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4253D47E" w:rsidR="00FC4162" w:rsidRPr="00627A8D" w:rsidRDefault="00000000" w:rsidP="00FC4162">
      <w:pPr>
        <w:overflowPunct w:val="0"/>
        <w:autoSpaceDE w:val="0"/>
        <w:autoSpaceDN w:val="0"/>
        <w:adjustRightInd w:val="0"/>
        <w:ind w:right="49"/>
        <w:jc w:val="center"/>
        <w:rPr>
          <w:szCs w:val="20"/>
        </w:rPr>
      </w:pPr>
      <w:fldSimple w:instr=" FILLIN &quot;data&quot; \* MERGEFORMAT ">
        <w:r w:rsidR="00FC4162" w:rsidRPr="00627A8D">
          <w:t xml:space="preserve">2022 m. </w:t>
        </w:r>
        <w:r w:rsidR="00FF3C38">
          <w:t>lapkričio</w:t>
        </w:r>
        <w:r w:rsidR="00747822">
          <w:t xml:space="preserve"> </w:t>
        </w:r>
        <w:r w:rsidR="00C8776B">
          <w:t>24</w:t>
        </w:r>
        <w:r w:rsidR="00674BA2" w:rsidRPr="00627A8D">
          <w:t xml:space="preserve"> </w:t>
        </w:r>
        <w:r w:rsidR="00FC4162" w:rsidRPr="00627A8D">
          <w:t>d.</w:t>
        </w:r>
      </w:fldSimple>
      <w:r w:rsidR="00FC4162" w:rsidRPr="00627A8D">
        <w:t xml:space="preserve"> Nr. 1-T</w:t>
      </w:r>
      <w:r w:rsidR="00FC4162" w:rsidRPr="00627A8D">
        <w:fldChar w:fldCharType="begin"/>
      </w:r>
      <w:r w:rsidR="00FC4162" w:rsidRPr="00627A8D">
        <w:instrText xml:space="preserve"> FILLIN "indeksas" \* MERGEFORMAT </w:instrText>
      </w:r>
      <w:r w:rsidR="00FC4162" w:rsidRPr="00627A8D">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30048B2B"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16 straipsnio 2 dalies 26</w:t>
      </w:r>
      <w:r w:rsidR="000074B0">
        <w:rPr>
          <w:bCs w:val="0"/>
        </w:rPr>
        <w:t xml:space="preserve"> ir 27</w:t>
      </w:r>
      <w:r w:rsidRPr="007F774C">
        <w:rPr>
          <w:bCs w:val="0"/>
        </w:rPr>
        <w:t xml:space="preserve"> punkt</w:t>
      </w:r>
      <w:r w:rsidR="000074B0">
        <w:rPr>
          <w:bCs w:val="0"/>
        </w:rPr>
        <w:t>ais</w:t>
      </w:r>
      <w:r w:rsidRPr="007F774C">
        <w:rPr>
          <w:bCs w:val="0"/>
        </w:rPr>
        <w:t xml:space="preserve">, </w:t>
      </w:r>
      <w:r w:rsidR="008A019B">
        <w:rPr>
          <w:bCs w:val="0"/>
        </w:rPr>
        <w:t xml:space="preserve">Lietuvos Respublikos valstybės turto perėmimo savivaldybių nuosavybėn įstatymo 3 straipsnio 1 dalies </w:t>
      </w:r>
      <w:r w:rsidR="00F2021A">
        <w:rPr>
          <w:bCs w:val="0"/>
        </w:rPr>
        <w:t xml:space="preserve">1 ir </w:t>
      </w:r>
      <w:r w:rsidR="008A019B">
        <w:rPr>
          <w:bCs w:val="0"/>
        </w:rPr>
        <w:t>2 punkt</w:t>
      </w:r>
      <w:r w:rsidR="00F2021A">
        <w:rPr>
          <w:bCs w:val="0"/>
        </w:rPr>
        <w:t xml:space="preserve">ais,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110D5">
      <w:pPr>
        <w:pStyle w:val="Pagrindinistekstas"/>
        <w:spacing w:line="360" w:lineRule="auto"/>
        <w:ind w:firstLine="66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C4162">
      <w:pPr>
        <w:pStyle w:val="Pagrindinistekstas"/>
        <w:spacing w:line="360" w:lineRule="auto"/>
        <w:ind w:firstLine="660"/>
        <w:rPr>
          <w:bCs w:val="0"/>
        </w:rPr>
      </w:pPr>
      <w:r>
        <w:rPr>
          <w:bCs w:val="0"/>
        </w:rPr>
        <w:lastRenderedPageBreak/>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B31F2">
      <w:pPr>
        <w:ind w:left="5760"/>
      </w:pPr>
      <w:r>
        <w:t>Anykščių</w:t>
      </w:r>
      <w:r w:rsidR="00047929" w:rsidRPr="007F774C">
        <w:t xml:space="preserve"> rajono savivaldybės tarybos</w:t>
      </w:r>
    </w:p>
    <w:p w14:paraId="696FB6DF" w14:textId="1DF76CF4" w:rsidR="00047929" w:rsidRPr="00627A8D" w:rsidRDefault="00047929" w:rsidP="00BB65E8">
      <w:pPr>
        <w:ind w:left="2160" w:firstLine="720"/>
      </w:pPr>
      <w:bookmarkStart w:id="3" w:name="_Hlk104886283"/>
      <w:r w:rsidRPr="00627A8D">
        <w:t xml:space="preserve">                         </w:t>
      </w:r>
      <w:r w:rsidR="00E95D1F" w:rsidRPr="00627A8D">
        <w:t xml:space="preserve">          </w:t>
      </w:r>
      <w:r w:rsidR="008B31F2" w:rsidRPr="00627A8D">
        <w:tab/>
      </w:r>
      <w:r w:rsidR="008B31F2" w:rsidRPr="00627A8D">
        <w:tab/>
      </w:r>
      <w:r w:rsidR="007F3AE2" w:rsidRPr="00627A8D">
        <w:t>2</w:t>
      </w:r>
      <w:r w:rsidR="006D0C6D" w:rsidRPr="00627A8D">
        <w:t>0</w:t>
      </w:r>
      <w:r w:rsidR="00726C4B" w:rsidRPr="00627A8D">
        <w:t>2</w:t>
      </w:r>
      <w:r w:rsidR="00243FF1" w:rsidRPr="00627A8D">
        <w:t>2</w:t>
      </w:r>
      <w:r w:rsidR="00726C4B" w:rsidRPr="00627A8D">
        <w:t xml:space="preserve"> m.</w:t>
      </w:r>
      <w:r w:rsidR="00A70ED8" w:rsidRPr="00627A8D">
        <w:t xml:space="preserve"> </w:t>
      </w:r>
      <w:r w:rsidR="00D97046">
        <w:t>lapkričio 24</w:t>
      </w:r>
      <w:r w:rsidR="002D5541" w:rsidRPr="00627A8D">
        <w:t xml:space="preserve"> </w:t>
      </w:r>
      <w:r w:rsidRPr="00627A8D">
        <w:t>d. sprendimo Nr. 1-T</w:t>
      </w:r>
      <w:r w:rsidR="00487B4F" w:rsidRPr="00627A8D">
        <w:t>-</w:t>
      </w:r>
    </w:p>
    <w:p w14:paraId="7DC770B6" w14:textId="69B3D345" w:rsidR="00047929" w:rsidRPr="007F774C" w:rsidRDefault="00047929" w:rsidP="00625DA6">
      <w:pPr>
        <w:ind w:left="2880" w:firstLine="720"/>
      </w:pPr>
      <w:r w:rsidRPr="007F774C">
        <w:t xml:space="preserve">                                  </w:t>
      </w:r>
      <w:r w:rsidR="00C77292">
        <w:tab/>
      </w:r>
      <w:r w:rsidRPr="007F774C">
        <w:t>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559"/>
        <w:gridCol w:w="1559"/>
        <w:gridCol w:w="851"/>
        <w:gridCol w:w="992"/>
        <w:gridCol w:w="1276"/>
        <w:gridCol w:w="1275"/>
      </w:tblGrid>
      <w:tr w:rsidR="005623AB" w:rsidRPr="005623AB" w14:paraId="11DDD525" w14:textId="77777777" w:rsidTr="005A32FA">
        <w:trPr>
          <w:trHeight w:val="1109"/>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559"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559"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851" w:type="dxa"/>
            <w:vAlign w:val="center"/>
          </w:tcPr>
          <w:p w14:paraId="10231720" w14:textId="28858A62" w:rsidR="00B63A22" w:rsidRDefault="00B63A22" w:rsidP="00F30698">
            <w:pPr>
              <w:jc w:val="center"/>
              <w:rPr>
                <w:sz w:val="22"/>
                <w:szCs w:val="22"/>
              </w:rPr>
            </w:pPr>
            <w:r>
              <w:rPr>
                <w:sz w:val="22"/>
                <w:szCs w:val="22"/>
              </w:rPr>
              <w:t>Plotas (kv. m)</w:t>
            </w:r>
          </w:p>
          <w:p w14:paraId="2D932B3C" w14:textId="1E3EC6AF" w:rsidR="00D03DA3" w:rsidRPr="005623AB" w:rsidRDefault="00D03DA3" w:rsidP="00F30698">
            <w:pPr>
              <w:jc w:val="center"/>
              <w:rPr>
                <w:sz w:val="22"/>
                <w:szCs w:val="22"/>
              </w:rPr>
            </w:pPr>
            <w:r w:rsidRPr="005623AB">
              <w:rPr>
                <w:sz w:val="22"/>
                <w:szCs w:val="22"/>
              </w:rPr>
              <w:t>Ilgis</w:t>
            </w:r>
            <w:r w:rsidR="00B63A22">
              <w:rPr>
                <w:sz w:val="22"/>
                <w:szCs w:val="22"/>
              </w:rPr>
              <w:t xml:space="preserve"> (m)</w:t>
            </w:r>
          </w:p>
        </w:tc>
        <w:tc>
          <w:tcPr>
            <w:tcW w:w="992" w:type="dxa"/>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proofErr w:type="spellStart"/>
            <w:r w:rsidRPr="005623AB">
              <w:rPr>
                <w:sz w:val="22"/>
                <w:szCs w:val="22"/>
              </w:rPr>
              <w:t>a</w:t>
            </w:r>
            <w:r w:rsidR="00D03DA3" w:rsidRPr="005623AB">
              <w:rPr>
                <w:sz w:val="22"/>
                <w:szCs w:val="22"/>
              </w:rPr>
              <w:t>pskai</w:t>
            </w:r>
            <w:proofErr w:type="spellEnd"/>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1276" w:type="dxa"/>
            <w:shd w:val="clear" w:color="auto" w:fill="auto"/>
            <w:vAlign w:val="center"/>
          </w:tcPr>
          <w:p w14:paraId="4AAD2028" w14:textId="77777777" w:rsidR="00D03DA3" w:rsidRPr="00DA47BB" w:rsidRDefault="00D03DA3" w:rsidP="00F30698">
            <w:pPr>
              <w:jc w:val="center"/>
              <w:rPr>
                <w:sz w:val="22"/>
                <w:szCs w:val="22"/>
              </w:rPr>
            </w:pPr>
            <w:r w:rsidRPr="00DA47BB">
              <w:rPr>
                <w:sz w:val="22"/>
                <w:szCs w:val="22"/>
              </w:rPr>
              <w:t>Įsigijimo</w:t>
            </w:r>
          </w:p>
          <w:p w14:paraId="6EB76A95" w14:textId="77777777" w:rsidR="00D03DA3" w:rsidRPr="00DA47BB" w:rsidRDefault="00D03DA3" w:rsidP="00F30698">
            <w:pPr>
              <w:jc w:val="center"/>
              <w:rPr>
                <w:sz w:val="22"/>
                <w:szCs w:val="22"/>
              </w:rPr>
            </w:pPr>
            <w:r w:rsidRPr="00DA47BB">
              <w:rPr>
                <w:sz w:val="22"/>
                <w:szCs w:val="22"/>
              </w:rPr>
              <w:t>kaina,</w:t>
            </w:r>
          </w:p>
          <w:p w14:paraId="0D80BDFC" w14:textId="77777777" w:rsidR="00D03DA3" w:rsidRPr="00DA47BB" w:rsidRDefault="00D03DA3" w:rsidP="00F30698">
            <w:pPr>
              <w:jc w:val="center"/>
              <w:rPr>
                <w:sz w:val="22"/>
                <w:szCs w:val="22"/>
              </w:rPr>
            </w:pPr>
            <w:r w:rsidRPr="00DA47BB">
              <w:rPr>
                <w:sz w:val="22"/>
                <w:szCs w:val="22"/>
              </w:rPr>
              <w:t>Eur</w:t>
            </w:r>
          </w:p>
        </w:tc>
        <w:tc>
          <w:tcPr>
            <w:tcW w:w="1275" w:type="dxa"/>
            <w:shd w:val="clear" w:color="auto" w:fill="auto"/>
            <w:vAlign w:val="center"/>
          </w:tcPr>
          <w:p w14:paraId="1F0516BC" w14:textId="77777777" w:rsidR="00D03DA3" w:rsidRPr="00DA47BB" w:rsidRDefault="00D03DA3" w:rsidP="00F30698">
            <w:pPr>
              <w:jc w:val="center"/>
              <w:rPr>
                <w:sz w:val="22"/>
                <w:szCs w:val="22"/>
              </w:rPr>
            </w:pPr>
            <w:r w:rsidRPr="00DA47BB">
              <w:rPr>
                <w:sz w:val="22"/>
                <w:szCs w:val="22"/>
              </w:rPr>
              <w:t>Likutinė</w:t>
            </w:r>
          </w:p>
          <w:p w14:paraId="2145E7E4" w14:textId="77777777" w:rsidR="00D03DA3" w:rsidRPr="00DA47BB" w:rsidRDefault="00D03DA3" w:rsidP="00F30698">
            <w:pPr>
              <w:jc w:val="center"/>
              <w:rPr>
                <w:sz w:val="22"/>
                <w:szCs w:val="22"/>
              </w:rPr>
            </w:pPr>
            <w:r w:rsidRPr="00DA47BB">
              <w:rPr>
                <w:sz w:val="22"/>
                <w:szCs w:val="22"/>
              </w:rPr>
              <w:t>vertė, Eur</w:t>
            </w:r>
          </w:p>
        </w:tc>
      </w:tr>
      <w:tr w:rsidR="00A92015" w:rsidRPr="005623AB" w14:paraId="092BAD9C" w14:textId="77777777" w:rsidTr="005A32FA">
        <w:trPr>
          <w:trHeight w:val="270"/>
        </w:trPr>
        <w:tc>
          <w:tcPr>
            <w:tcW w:w="817" w:type="dxa"/>
            <w:vMerge w:val="restart"/>
            <w:shd w:val="clear" w:color="auto" w:fill="auto"/>
          </w:tcPr>
          <w:p w14:paraId="6EBF5C9B" w14:textId="77777777" w:rsidR="00A92015" w:rsidRPr="005623AB" w:rsidRDefault="00A92015" w:rsidP="00D873B4">
            <w:pPr>
              <w:numPr>
                <w:ilvl w:val="0"/>
                <w:numId w:val="3"/>
              </w:numPr>
            </w:pPr>
          </w:p>
        </w:tc>
        <w:tc>
          <w:tcPr>
            <w:tcW w:w="1985" w:type="dxa"/>
          </w:tcPr>
          <w:p w14:paraId="3E508DB6" w14:textId="4DCD1DEB" w:rsidR="00A92015" w:rsidRPr="00AB242D" w:rsidRDefault="00A92015" w:rsidP="00D873B4">
            <w:r>
              <w:t>23300/51630 ūkio pastato</w:t>
            </w:r>
          </w:p>
        </w:tc>
        <w:tc>
          <w:tcPr>
            <w:tcW w:w="1559" w:type="dxa"/>
            <w:vMerge w:val="restart"/>
          </w:tcPr>
          <w:p w14:paraId="33594C12" w14:textId="1DE4C9EE" w:rsidR="00A92015" w:rsidRDefault="00A92015" w:rsidP="00D873B4">
            <w:r>
              <w:t>Respublikos a. 3, Kavarskas, Anykščių r. sav.</w:t>
            </w:r>
          </w:p>
        </w:tc>
        <w:tc>
          <w:tcPr>
            <w:tcW w:w="1559" w:type="dxa"/>
          </w:tcPr>
          <w:p w14:paraId="03C816EC" w14:textId="61D737FE" w:rsidR="00A92015" w:rsidRDefault="00A92015" w:rsidP="00D873B4">
            <w:pPr>
              <w:jc w:val="center"/>
            </w:pPr>
            <w:r w:rsidRPr="00B63A22">
              <w:t>4400-0932-7897</w:t>
            </w:r>
          </w:p>
        </w:tc>
        <w:tc>
          <w:tcPr>
            <w:tcW w:w="851" w:type="dxa"/>
          </w:tcPr>
          <w:p w14:paraId="2E24210B" w14:textId="19B1F357" w:rsidR="00A92015" w:rsidRDefault="002D05F5" w:rsidP="00D873B4">
            <w:pPr>
              <w:jc w:val="right"/>
            </w:pPr>
            <w:r>
              <w:t xml:space="preserve">23,30 iš </w:t>
            </w:r>
            <w:r w:rsidR="00A92015">
              <w:t>51,63</w:t>
            </w:r>
          </w:p>
        </w:tc>
        <w:tc>
          <w:tcPr>
            <w:tcW w:w="992" w:type="dxa"/>
            <w:vMerge w:val="restart"/>
            <w:tcBorders>
              <w:top w:val="single" w:sz="4" w:space="0" w:color="auto"/>
              <w:left w:val="single" w:sz="4" w:space="0" w:color="auto"/>
              <w:right w:val="single" w:sz="4" w:space="0" w:color="auto"/>
            </w:tcBorders>
          </w:tcPr>
          <w:p w14:paraId="3B147D83" w14:textId="67A655CC" w:rsidR="00A92015" w:rsidRDefault="00A92015" w:rsidP="00D873B4">
            <w:pPr>
              <w:jc w:val="right"/>
            </w:pPr>
            <w:r>
              <w:t>013113</w:t>
            </w:r>
          </w:p>
        </w:tc>
        <w:tc>
          <w:tcPr>
            <w:tcW w:w="1276" w:type="dxa"/>
            <w:vMerge w:val="restart"/>
          </w:tcPr>
          <w:p w14:paraId="1C1FCE41" w14:textId="33B50C29" w:rsidR="00A92015" w:rsidRDefault="00A92015" w:rsidP="00D873B4">
            <w:pPr>
              <w:jc w:val="right"/>
            </w:pPr>
            <w:r>
              <w:t>16,00</w:t>
            </w:r>
          </w:p>
        </w:tc>
        <w:tc>
          <w:tcPr>
            <w:tcW w:w="1275" w:type="dxa"/>
            <w:vMerge w:val="restart"/>
          </w:tcPr>
          <w:p w14:paraId="0B3847EB" w14:textId="3AD1E3A4" w:rsidR="00A92015" w:rsidRPr="005623AB" w:rsidRDefault="00944A14" w:rsidP="00D873B4">
            <w:pPr>
              <w:jc w:val="right"/>
            </w:pPr>
            <w:r>
              <w:t>15,16</w:t>
            </w:r>
          </w:p>
        </w:tc>
      </w:tr>
      <w:tr w:rsidR="00A92015" w:rsidRPr="005623AB" w14:paraId="02DE5815" w14:textId="77777777" w:rsidTr="005A32FA">
        <w:trPr>
          <w:trHeight w:val="270"/>
        </w:trPr>
        <w:tc>
          <w:tcPr>
            <w:tcW w:w="817" w:type="dxa"/>
            <w:vMerge/>
            <w:shd w:val="clear" w:color="auto" w:fill="auto"/>
          </w:tcPr>
          <w:p w14:paraId="08860E92" w14:textId="77777777" w:rsidR="00A92015" w:rsidRPr="005623AB" w:rsidRDefault="00A92015" w:rsidP="00B63A22"/>
        </w:tc>
        <w:tc>
          <w:tcPr>
            <w:tcW w:w="1985" w:type="dxa"/>
          </w:tcPr>
          <w:p w14:paraId="19E9A5CC" w14:textId="5D36B3E1" w:rsidR="00A92015" w:rsidRPr="00AB242D" w:rsidRDefault="00A92015" w:rsidP="00D873B4">
            <w:r>
              <w:t>40/100 kiemo statinių (šulinio)</w:t>
            </w:r>
          </w:p>
        </w:tc>
        <w:tc>
          <w:tcPr>
            <w:tcW w:w="1559" w:type="dxa"/>
            <w:vMerge/>
          </w:tcPr>
          <w:p w14:paraId="338A43C6" w14:textId="77777777" w:rsidR="00A92015" w:rsidRDefault="00A92015" w:rsidP="00D873B4"/>
        </w:tc>
        <w:tc>
          <w:tcPr>
            <w:tcW w:w="1559" w:type="dxa"/>
          </w:tcPr>
          <w:p w14:paraId="5A56D367" w14:textId="71B63A58" w:rsidR="00A92015" w:rsidRDefault="00A92015" w:rsidP="00D873B4">
            <w:pPr>
              <w:jc w:val="center"/>
            </w:pPr>
            <w:r>
              <w:t>3494-0006-5025</w:t>
            </w:r>
          </w:p>
        </w:tc>
        <w:tc>
          <w:tcPr>
            <w:tcW w:w="851" w:type="dxa"/>
          </w:tcPr>
          <w:p w14:paraId="4FF8F367" w14:textId="17B88C0D" w:rsidR="00A92015" w:rsidRDefault="00A92015" w:rsidP="00D873B4">
            <w:pPr>
              <w:jc w:val="right"/>
            </w:pPr>
            <w:r>
              <w:t>-</w:t>
            </w:r>
          </w:p>
        </w:tc>
        <w:tc>
          <w:tcPr>
            <w:tcW w:w="992" w:type="dxa"/>
            <w:vMerge/>
            <w:tcBorders>
              <w:left w:val="single" w:sz="4" w:space="0" w:color="auto"/>
              <w:bottom w:val="single" w:sz="4" w:space="0" w:color="auto"/>
              <w:right w:val="single" w:sz="4" w:space="0" w:color="auto"/>
            </w:tcBorders>
          </w:tcPr>
          <w:p w14:paraId="1C9EA038" w14:textId="77777777" w:rsidR="00A92015" w:rsidRDefault="00A92015" w:rsidP="00D873B4">
            <w:pPr>
              <w:jc w:val="right"/>
            </w:pPr>
          </w:p>
        </w:tc>
        <w:tc>
          <w:tcPr>
            <w:tcW w:w="1276" w:type="dxa"/>
            <w:vMerge/>
          </w:tcPr>
          <w:p w14:paraId="0C754A1B" w14:textId="77777777" w:rsidR="00A92015" w:rsidRDefault="00A92015" w:rsidP="00D873B4">
            <w:pPr>
              <w:jc w:val="right"/>
            </w:pPr>
          </w:p>
        </w:tc>
        <w:tc>
          <w:tcPr>
            <w:tcW w:w="1275" w:type="dxa"/>
            <w:vMerge/>
          </w:tcPr>
          <w:p w14:paraId="0AA8A569" w14:textId="77777777" w:rsidR="00A92015" w:rsidRPr="005623AB" w:rsidRDefault="00A92015" w:rsidP="00D873B4">
            <w:pPr>
              <w:jc w:val="right"/>
            </w:pPr>
          </w:p>
        </w:tc>
      </w:tr>
      <w:tr w:rsidR="00A97EA9" w:rsidRPr="00A97EA9" w14:paraId="68BF58FA" w14:textId="77777777" w:rsidTr="005A32FA">
        <w:trPr>
          <w:trHeight w:val="270"/>
        </w:trPr>
        <w:tc>
          <w:tcPr>
            <w:tcW w:w="817" w:type="dxa"/>
            <w:shd w:val="clear" w:color="auto" w:fill="auto"/>
          </w:tcPr>
          <w:p w14:paraId="12B69F3D" w14:textId="77777777" w:rsidR="00B346B2" w:rsidRPr="00A97EA9" w:rsidRDefault="00B346B2" w:rsidP="00D873B4">
            <w:pPr>
              <w:numPr>
                <w:ilvl w:val="0"/>
                <w:numId w:val="3"/>
              </w:numPr>
            </w:pPr>
          </w:p>
        </w:tc>
        <w:tc>
          <w:tcPr>
            <w:tcW w:w="1985" w:type="dxa"/>
          </w:tcPr>
          <w:p w14:paraId="0307AC8C" w14:textId="6F13A998" w:rsidR="00B346B2" w:rsidRPr="00A97EA9" w:rsidRDefault="002D05F5" w:rsidP="00D873B4">
            <w:r w:rsidRPr="00A97EA9">
              <w:t>79/100 ūkio pastato</w:t>
            </w:r>
          </w:p>
        </w:tc>
        <w:tc>
          <w:tcPr>
            <w:tcW w:w="1559" w:type="dxa"/>
          </w:tcPr>
          <w:p w14:paraId="587331FA" w14:textId="514B8418" w:rsidR="00B346B2" w:rsidRPr="00A97EA9" w:rsidRDefault="002D05F5" w:rsidP="00D873B4">
            <w:r w:rsidRPr="00A97EA9">
              <w:t>Budrių g. 7, Kavarskas, Anykščių r. sav.</w:t>
            </w:r>
          </w:p>
        </w:tc>
        <w:tc>
          <w:tcPr>
            <w:tcW w:w="1559" w:type="dxa"/>
          </w:tcPr>
          <w:p w14:paraId="565129B9" w14:textId="2685293B" w:rsidR="00B346B2" w:rsidRPr="00A97EA9" w:rsidRDefault="002D05F5" w:rsidP="00D873B4">
            <w:pPr>
              <w:jc w:val="center"/>
            </w:pPr>
            <w:r w:rsidRPr="00A97EA9">
              <w:t>4400-1064-9848</w:t>
            </w:r>
          </w:p>
        </w:tc>
        <w:tc>
          <w:tcPr>
            <w:tcW w:w="851" w:type="dxa"/>
          </w:tcPr>
          <w:p w14:paraId="02BA9041" w14:textId="5AD109C6" w:rsidR="00B346B2" w:rsidRPr="00A97EA9" w:rsidRDefault="002D05F5" w:rsidP="00D873B4">
            <w:pPr>
              <w:jc w:val="right"/>
            </w:pPr>
            <w:r w:rsidRPr="00A97EA9">
              <w:t>-</w:t>
            </w:r>
          </w:p>
        </w:tc>
        <w:tc>
          <w:tcPr>
            <w:tcW w:w="992" w:type="dxa"/>
            <w:tcBorders>
              <w:top w:val="single" w:sz="4" w:space="0" w:color="auto"/>
              <w:left w:val="single" w:sz="4" w:space="0" w:color="auto"/>
              <w:bottom w:val="single" w:sz="4" w:space="0" w:color="auto"/>
              <w:right w:val="single" w:sz="4" w:space="0" w:color="auto"/>
            </w:tcBorders>
          </w:tcPr>
          <w:p w14:paraId="4A3CAC42" w14:textId="4E4C8568" w:rsidR="00B346B2" w:rsidRPr="00A97EA9" w:rsidRDefault="004657B0" w:rsidP="00D873B4">
            <w:pPr>
              <w:jc w:val="right"/>
            </w:pPr>
            <w:r w:rsidRPr="00A97EA9">
              <w:t>013837</w:t>
            </w:r>
          </w:p>
        </w:tc>
        <w:tc>
          <w:tcPr>
            <w:tcW w:w="1276" w:type="dxa"/>
          </w:tcPr>
          <w:p w14:paraId="14A944FC" w14:textId="084B5DD2" w:rsidR="00B346B2" w:rsidRPr="00A97EA9" w:rsidRDefault="004657B0" w:rsidP="00D873B4">
            <w:pPr>
              <w:jc w:val="right"/>
            </w:pPr>
            <w:r w:rsidRPr="00A97EA9">
              <w:t>462,00</w:t>
            </w:r>
          </w:p>
        </w:tc>
        <w:tc>
          <w:tcPr>
            <w:tcW w:w="1275" w:type="dxa"/>
          </w:tcPr>
          <w:p w14:paraId="3CC83C55" w14:textId="3847A63A" w:rsidR="00B346B2" w:rsidRPr="00A97EA9" w:rsidRDefault="00A97EA9" w:rsidP="00D873B4">
            <w:pPr>
              <w:jc w:val="right"/>
            </w:pPr>
            <w:r w:rsidRPr="00A97EA9">
              <w:t>459,80</w:t>
            </w:r>
          </w:p>
        </w:tc>
      </w:tr>
      <w:bookmarkEnd w:id="3"/>
      <w:tr w:rsidR="00D873B4" w:rsidRPr="005623AB" w14:paraId="0E4E4BA4" w14:textId="77777777" w:rsidTr="005A32FA">
        <w:trPr>
          <w:trHeight w:val="270"/>
        </w:trPr>
        <w:tc>
          <w:tcPr>
            <w:tcW w:w="817" w:type="dxa"/>
            <w:shd w:val="clear" w:color="auto" w:fill="auto"/>
          </w:tcPr>
          <w:p w14:paraId="441662CF" w14:textId="77777777" w:rsidR="00D873B4" w:rsidRPr="005623AB" w:rsidRDefault="00D873B4" w:rsidP="00D873B4">
            <w:pPr>
              <w:numPr>
                <w:ilvl w:val="0"/>
                <w:numId w:val="3"/>
              </w:numPr>
            </w:pPr>
          </w:p>
        </w:tc>
        <w:tc>
          <w:tcPr>
            <w:tcW w:w="1985" w:type="dxa"/>
          </w:tcPr>
          <w:p w14:paraId="29D98926" w14:textId="62E27566" w:rsidR="00D873B4" w:rsidRPr="00AB242D" w:rsidRDefault="00D873B4" w:rsidP="00D873B4">
            <w:r w:rsidRPr="00AB242D">
              <w:t xml:space="preserve">Kelias Nr. </w:t>
            </w:r>
            <w:r>
              <w:t>A</w:t>
            </w:r>
            <w:r w:rsidR="00883B42">
              <w:t>115</w:t>
            </w:r>
            <w:r>
              <w:t xml:space="preserve"> </w:t>
            </w:r>
            <w:r w:rsidRPr="00AB242D">
              <w:t>(</w:t>
            </w:r>
            <w:r>
              <w:t>Pr</w:t>
            </w:r>
            <w:r w:rsidR="00883B42">
              <w:t>i</w:t>
            </w:r>
            <w:r>
              <w:t xml:space="preserve">važiuojamasis kelias </w:t>
            </w:r>
            <w:r w:rsidR="00883B42">
              <w:t xml:space="preserve">prie fermų </w:t>
            </w:r>
            <w:r>
              <w:t xml:space="preserve">nuo </w:t>
            </w:r>
            <w:r w:rsidR="00883B42">
              <w:t>kelio Nr. A57</w:t>
            </w:r>
            <w:r w:rsidRPr="00AB242D">
              <w:t>)</w:t>
            </w:r>
          </w:p>
        </w:tc>
        <w:tc>
          <w:tcPr>
            <w:tcW w:w="1559" w:type="dxa"/>
          </w:tcPr>
          <w:p w14:paraId="196F4A81" w14:textId="40F5FFD2" w:rsidR="00D873B4" w:rsidRDefault="00883B42" w:rsidP="00D873B4">
            <w:proofErr w:type="spellStart"/>
            <w:r>
              <w:t>Bikūnų</w:t>
            </w:r>
            <w:proofErr w:type="spellEnd"/>
            <w:r>
              <w:t xml:space="preserve"> k</w:t>
            </w:r>
            <w:r w:rsidR="00D873B4">
              <w:t>.,</w:t>
            </w:r>
            <w:r w:rsidR="00D873B4" w:rsidRPr="00AB242D">
              <w:t xml:space="preserve"> Anykščių r. sav.</w:t>
            </w:r>
          </w:p>
        </w:tc>
        <w:tc>
          <w:tcPr>
            <w:tcW w:w="1559" w:type="dxa"/>
          </w:tcPr>
          <w:p w14:paraId="5D89E637" w14:textId="27A2C061" w:rsidR="00D873B4" w:rsidRDefault="00883B42" w:rsidP="00D873B4">
            <w:pPr>
              <w:jc w:val="center"/>
            </w:pPr>
            <w:r>
              <w:t>4400-5947-0483</w:t>
            </w:r>
          </w:p>
        </w:tc>
        <w:tc>
          <w:tcPr>
            <w:tcW w:w="851" w:type="dxa"/>
          </w:tcPr>
          <w:p w14:paraId="0E51C465" w14:textId="3B95B8A3" w:rsidR="00D873B4" w:rsidRDefault="00883B42" w:rsidP="00D873B4">
            <w:pPr>
              <w:jc w:val="right"/>
            </w:pPr>
            <w:r>
              <w:t>1398</w:t>
            </w:r>
          </w:p>
        </w:tc>
        <w:tc>
          <w:tcPr>
            <w:tcW w:w="992" w:type="dxa"/>
            <w:tcBorders>
              <w:top w:val="single" w:sz="4" w:space="0" w:color="auto"/>
              <w:left w:val="single" w:sz="4" w:space="0" w:color="auto"/>
              <w:bottom w:val="single" w:sz="4" w:space="0" w:color="auto"/>
              <w:right w:val="single" w:sz="4" w:space="0" w:color="auto"/>
            </w:tcBorders>
          </w:tcPr>
          <w:p w14:paraId="71E80631" w14:textId="63776E05" w:rsidR="00D873B4" w:rsidRPr="005623AB" w:rsidRDefault="00883B42" w:rsidP="00D873B4">
            <w:pPr>
              <w:jc w:val="right"/>
            </w:pPr>
            <w:r>
              <w:t>012754</w:t>
            </w:r>
          </w:p>
        </w:tc>
        <w:tc>
          <w:tcPr>
            <w:tcW w:w="1276" w:type="dxa"/>
          </w:tcPr>
          <w:p w14:paraId="6D428C25" w14:textId="664DA8BC" w:rsidR="00D873B4" w:rsidRPr="005623AB" w:rsidRDefault="00883B42" w:rsidP="00D873B4">
            <w:pPr>
              <w:jc w:val="right"/>
            </w:pPr>
            <w:r>
              <w:t>31687,00</w:t>
            </w:r>
          </w:p>
        </w:tc>
        <w:tc>
          <w:tcPr>
            <w:tcW w:w="1275" w:type="dxa"/>
          </w:tcPr>
          <w:p w14:paraId="2D075B82" w14:textId="7A63F16D" w:rsidR="00D873B4" w:rsidRPr="005623AB" w:rsidRDefault="00FB388B" w:rsidP="00D873B4">
            <w:pPr>
              <w:jc w:val="right"/>
            </w:pPr>
            <w:r>
              <w:t>25745,65</w:t>
            </w:r>
          </w:p>
        </w:tc>
      </w:tr>
      <w:tr w:rsidR="00D873B4" w:rsidRPr="005623AB" w14:paraId="5478A1F2" w14:textId="77777777" w:rsidTr="005A32FA">
        <w:trPr>
          <w:trHeight w:val="270"/>
        </w:trPr>
        <w:tc>
          <w:tcPr>
            <w:tcW w:w="817" w:type="dxa"/>
            <w:shd w:val="clear" w:color="auto" w:fill="auto"/>
          </w:tcPr>
          <w:p w14:paraId="7FC802BF" w14:textId="77777777" w:rsidR="00D873B4" w:rsidRPr="005623AB" w:rsidRDefault="00D873B4" w:rsidP="00D873B4">
            <w:pPr>
              <w:numPr>
                <w:ilvl w:val="0"/>
                <w:numId w:val="3"/>
              </w:numPr>
            </w:pPr>
          </w:p>
        </w:tc>
        <w:tc>
          <w:tcPr>
            <w:tcW w:w="1985" w:type="dxa"/>
          </w:tcPr>
          <w:p w14:paraId="371E56D1" w14:textId="72C4673C" w:rsidR="00D873B4" w:rsidRPr="00AB242D" w:rsidRDefault="00D873B4" w:rsidP="00D873B4">
            <w:r w:rsidRPr="00AB242D">
              <w:t xml:space="preserve">Kelias Nr. </w:t>
            </w:r>
            <w:r>
              <w:t>A</w:t>
            </w:r>
            <w:r w:rsidR="00883B42">
              <w:t>178</w:t>
            </w:r>
            <w:r w:rsidRPr="00AB242D">
              <w:t xml:space="preserve"> (</w:t>
            </w:r>
            <w:r>
              <w:t xml:space="preserve">Privažiuojamasis kelias </w:t>
            </w:r>
            <w:r w:rsidR="00883B42">
              <w:t xml:space="preserve">nuo Kalno g., Naujųjų </w:t>
            </w:r>
            <w:proofErr w:type="spellStart"/>
            <w:r w:rsidR="00883B42">
              <w:t>Elmininkų</w:t>
            </w:r>
            <w:proofErr w:type="spellEnd"/>
            <w:r w:rsidR="00883B42">
              <w:t xml:space="preserve"> k. iki kelio Nr. 115</w:t>
            </w:r>
            <w:r>
              <w:t>)</w:t>
            </w:r>
          </w:p>
        </w:tc>
        <w:tc>
          <w:tcPr>
            <w:tcW w:w="1559" w:type="dxa"/>
          </w:tcPr>
          <w:p w14:paraId="21F56C77" w14:textId="1ED8741E" w:rsidR="00D873B4" w:rsidRPr="005623AB" w:rsidRDefault="00D873B4" w:rsidP="00D873B4">
            <w:r w:rsidRPr="00AB242D">
              <w:t>Anykščių r. sav.</w:t>
            </w:r>
          </w:p>
        </w:tc>
        <w:tc>
          <w:tcPr>
            <w:tcW w:w="1559" w:type="dxa"/>
          </w:tcPr>
          <w:p w14:paraId="5F4ED138" w14:textId="1AAF63D3" w:rsidR="00D873B4" w:rsidRDefault="00883B42" w:rsidP="00D873B4">
            <w:pPr>
              <w:jc w:val="center"/>
            </w:pPr>
            <w:r>
              <w:t>4400-5947-8518</w:t>
            </w:r>
          </w:p>
        </w:tc>
        <w:tc>
          <w:tcPr>
            <w:tcW w:w="851" w:type="dxa"/>
          </w:tcPr>
          <w:p w14:paraId="6DBD2FD3" w14:textId="62E22102" w:rsidR="00D873B4" w:rsidRDefault="00883B42" w:rsidP="00D873B4">
            <w:pPr>
              <w:jc w:val="right"/>
            </w:pPr>
            <w:r>
              <w:t>1228</w:t>
            </w:r>
          </w:p>
        </w:tc>
        <w:tc>
          <w:tcPr>
            <w:tcW w:w="992" w:type="dxa"/>
            <w:tcBorders>
              <w:top w:val="single" w:sz="4" w:space="0" w:color="auto"/>
              <w:left w:val="single" w:sz="4" w:space="0" w:color="auto"/>
              <w:bottom w:val="single" w:sz="4" w:space="0" w:color="auto"/>
              <w:right w:val="single" w:sz="4" w:space="0" w:color="auto"/>
            </w:tcBorders>
          </w:tcPr>
          <w:p w14:paraId="0DE0B3BB" w14:textId="79B9596F" w:rsidR="00D873B4" w:rsidRPr="005623AB" w:rsidRDefault="00883B42" w:rsidP="00D873B4">
            <w:pPr>
              <w:jc w:val="right"/>
            </w:pPr>
            <w:r>
              <w:t>012772</w:t>
            </w:r>
          </w:p>
        </w:tc>
        <w:tc>
          <w:tcPr>
            <w:tcW w:w="1276" w:type="dxa"/>
          </w:tcPr>
          <w:p w14:paraId="2755A3F8" w14:textId="3D10F42B" w:rsidR="00D873B4" w:rsidRDefault="00883B42" w:rsidP="00D873B4">
            <w:pPr>
              <w:jc w:val="right"/>
            </w:pPr>
            <w:r>
              <w:t>4646,00</w:t>
            </w:r>
          </w:p>
          <w:p w14:paraId="005BCD00" w14:textId="591F7844" w:rsidR="00883B42" w:rsidRPr="005623AB" w:rsidRDefault="00883B42" w:rsidP="00D873B4">
            <w:pPr>
              <w:jc w:val="right"/>
            </w:pPr>
          </w:p>
        </w:tc>
        <w:tc>
          <w:tcPr>
            <w:tcW w:w="1275" w:type="dxa"/>
          </w:tcPr>
          <w:p w14:paraId="5CD43817" w14:textId="145C1445" w:rsidR="00D873B4" w:rsidRPr="005623AB" w:rsidRDefault="00FB388B" w:rsidP="00D873B4">
            <w:pPr>
              <w:jc w:val="right"/>
            </w:pPr>
            <w:r>
              <w:t>3774,80</w:t>
            </w:r>
          </w:p>
        </w:tc>
      </w:tr>
      <w:tr w:rsidR="00D873B4" w:rsidRPr="005623AB" w14:paraId="59957B3C" w14:textId="77777777" w:rsidTr="005A32FA">
        <w:trPr>
          <w:trHeight w:val="270"/>
        </w:trPr>
        <w:tc>
          <w:tcPr>
            <w:tcW w:w="817" w:type="dxa"/>
            <w:shd w:val="clear" w:color="auto" w:fill="auto"/>
          </w:tcPr>
          <w:p w14:paraId="797AE8B9" w14:textId="77777777" w:rsidR="00D873B4" w:rsidRPr="005623AB" w:rsidRDefault="00D873B4" w:rsidP="00D873B4">
            <w:pPr>
              <w:numPr>
                <w:ilvl w:val="0"/>
                <w:numId w:val="3"/>
              </w:numPr>
            </w:pPr>
          </w:p>
        </w:tc>
        <w:tc>
          <w:tcPr>
            <w:tcW w:w="1985" w:type="dxa"/>
          </w:tcPr>
          <w:p w14:paraId="7B3F0527" w14:textId="641E8783" w:rsidR="00D873B4" w:rsidRPr="00AB242D" w:rsidRDefault="00D873B4" w:rsidP="00D873B4">
            <w:r w:rsidRPr="00AB242D">
              <w:t xml:space="preserve">Kelias Nr. </w:t>
            </w:r>
            <w:r>
              <w:t>A</w:t>
            </w:r>
            <w:r w:rsidR="00C4268F">
              <w:t>151</w:t>
            </w:r>
            <w:r w:rsidRPr="00AB242D">
              <w:t>(</w:t>
            </w:r>
            <w:r>
              <w:t xml:space="preserve">Privažiuojamasis kelias prie gyvenamųjų namų nuo </w:t>
            </w:r>
            <w:r w:rsidR="00C4268F">
              <w:t>kelio Nr. A63</w:t>
            </w:r>
            <w:r>
              <w:t>)</w:t>
            </w:r>
          </w:p>
        </w:tc>
        <w:tc>
          <w:tcPr>
            <w:tcW w:w="1559" w:type="dxa"/>
          </w:tcPr>
          <w:p w14:paraId="3BB5A46D" w14:textId="74D89158" w:rsidR="00D873B4" w:rsidRPr="005623AB" w:rsidRDefault="00C4268F" w:rsidP="00D873B4">
            <w:proofErr w:type="spellStart"/>
            <w:r>
              <w:t>Elmininkų</w:t>
            </w:r>
            <w:proofErr w:type="spellEnd"/>
            <w:r>
              <w:t xml:space="preserve"> I k.</w:t>
            </w:r>
            <w:r w:rsidR="00D873B4">
              <w:t>,</w:t>
            </w:r>
            <w:r w:rsidR="00D873B4" w:rsidRPr="00AB242D">
              <w:t xml:space="preserve"> Anykščių r. sav.</w:t>
            </w:r>
          </w:p>
        </w:tc>
        <w:tc>
          <w:tcPr>
            <w:tcW w:w="1559" w:type="dxa"/>
          </w:tcPr>
          <w:p w14:paraId="4271BBCB" w14:textId="1DF19C2D" w:rsidR="00D873B4" w:rsidRDefault="00C4268F" w:rsidP="00D873B4">
            <w:pPr>
              <w:jc w:val="center"/>
            </w:pPr>
            <w:r>
              <w:t>4400-5948-8014</w:t>
            </w:r>
          </w:p>
        </w:tc>
        <w:tc>
          <w:tcPr>
            <w:tcW w:w="851" w:type="dxa"/>
          </w:tcPr>
          <w:p w14:paraId="203E3E8E" w14:textId="7E925207" w:rsidR="00D873B4" w:rsidRDefault="00C4268F" w:rsidP="00D873B4">
            <w:pPr>
              <w:jc w:val="right"/>
            </w:pPr>
            <w:r>
              <w:t>203</w:t>
            </w:r>
          </w:p>
        </w:tc>
        <w:tc>
          <w:tcPr>
            <w:tcW w:w="992" w:type="dxa"/>
            <w:tcBorders>
              <w:top w:val="single" w:sz="4" w:space="0" w:color="auto"/>
              <w:left w:val="single" w:sz="4" w:space="0" w:color="auto"/>
              <w:bottom w:val="single" w:sz="4" w:space="0" w:color="auto"/>
              <w:right w:val="single" w:sz="4" w:space="0" w:color="auto"/>
            </w:tcBorders>
          </w:tcPr>
          <w:p w14:paraId="0EF27EF8" w14:textId="7ADDDBFD" w:rsidR="00D873B4" w:rsidRPr="005623AB" w:rsidRDefault="00C4268F" w:rsidP="00D873B4">
            <w:pPr>
              <w:jc w:val="right"/>
            </w:pPr>
            <w:r>
              <w:t>002739</w:t>
            </w:r>
          </w:p>
        </w:tc>
        <w:tc>
          <w:tcPr>
            <w:tcW w:w="1276" w:type="dxa"/>
          </w:tcPr>
          <w:p w14:paraId="07FD981C" w14:textId="2D2146B6" w:rsidR="00D873B4" w:rsidRPr="005623AB" w:rsidRDefault="000B6A41" w:rsidP="00D873B4">
            <w:pPr>
              <w:jc w:val="right"/>
            </w:pPr>
            <w:r>
              <w:t>791,29</w:t>
            </w:r>
          </w:p>
        </w:tc>
        <w:tc>
          <w:tcPr>
            <w:tcW w:w="1275" w:type="dxa"/>
          </w:tcPr>
          <w:p w14:paraId="26C11D80" w14:textId="7DC2912F" w:rsidR="00D873B4" w:rsidRPr="005623AB" w:rsidRDefault="00FB388B" w:rsidP="00D873B4">
            <w:pPr>
              <w:jc w:val="right"/>
            </w:pPr>
            <w:r>
              <w:t>722,00</w:t>
            </w:r>
          </w:p>
        </w:tc>
      </w:tr>
      <w:tr w:rsidR="00D873B4" w:rsidRPr="005623AB" w14:paraId="7C790BD4" w14:textId="77777777" w:rsidTr="005A32FA">
        <w:trPr>
          <w:trHeight w:val="270"/>
        </w:trPr>
        <w:tc>
          <w:tcPr>
            <w:tcW w:w="817" w:type="dxa"/>
            <w:shd w:val="clear" w:color="auto" w:fill="auto"/>
          </w:tcPr>
          <w:p w14:paraId="2FCB03DC" w14:textId="77777777" w:rsidR="00D873B4" w:rsidRPr="005623AB" w:rsidRDefault="00D873B4" w:rsidP="00D873B4">
            <w:pPr>
              <w:numPr>
                <w:ilvl w:val="0"/>
                <w:numId w:val="3"/>
              </w:numPr>
            </w:pPr>
          </w:p>
        </w:tc>
        <w:tc>
          <w:tcPr>
            <w:tcW w:w="1985" w:type="dxa"/>
          </w:tcPr>
          <w:p w14:paraId="1A5FE2B2" w14:textId="13AD115A" w:rsidR="00D873B4" w:rsidRPr="005623AB" w:rsidRDefault="00D873B4" w:rsidP="00D873B4">
            <w:r w:rsidRPr="00AB242D">
              <w:t xml:space="preserve">Kelias Nr. </w:t>
            </w:r>
            <w:r>
              <w:t>A</w:t>
            </w:r>
            <w:r w:rsidR="00C4268F">
              <w:t>258</w:t>
            </w:r>
            <w:r w:rsidRPr="00AB242D">
              <w:t xml:space="preserve"> (</w:t>
            </w:r>
            <w:r>
              <w:t xml:space="preserve">Privažiuojamasis kelias </w:t>
            </w:r>
            <w:r w:rsidR="00C4268F">
              <w:t>nuo kelio Nr. A319 (</w:t>
            </w:r>
            <w:proofErr w:type="spellStart"/>
            <w:r w:rsidR="00C4268F">
              <w:t>Elmininkų</w:t>
            </w:r>
            <w:proofErr w:type="spellEnd"/>
            <w:r w:rsidR="00C4268F">
              <w:t xml:space="preserve"> II k.) iki kelio Nr. A178</w:t>
            </w:r>
            <w:r>
              <w:t>.</w:t>
            </w:r>
            <w:r w:rsidRPr="00AB242D">
              <w:t>),</w:t>
            </w:r>
            <w:r>
              <w:t xml:space="preserve"> </w:t>
            </w:r>
          </w:p>
        </w:tc>
        <w:tc>
          <w:tcPr>
            <w:tcW w:w="1559" w:type="dxa"/>
          </w:tcPr>
          <w:p w14:paraId="6B887CFC" w14:textId="7ED933E1" w:rsidR="00D873B4" w:rsidRPr="005623AB" w:rsidRDefault="00D873B4" w:rsidP="00D873B4">
            <w:r w:rsidRPr="00AB242D">
              <w:t>Anykščių r. sav.</w:t>
            </w:r>
          </w:p>
        </w:tc>
        <w:tc>
          <w:tcPr>
            <w:tcW w:w="1559" w:type="dxa"/>
          </w:tcPr>
          <w:p w14:paraId="6E2FC3D5" w14:textId="781523A5" w:rsidR="00D873B4" w:rsidRPr="005623AB" w:rsidRDefault="00C4268F" w:rsidP="00D873B4">
            <w:pPr>
              <w:jc w:val="center"/>
            </w:pPr>
            <w:r>
              <w:t>4400-5947-4172</w:t>
            </w:r>
          </w:p>
        </w:tc>
        <w:tc>
          <w:tcPr>
            <w:tcW w:w="851" w:type="dxa"/>
          </w:tcPr>
          <w:p w14:paraId="3978BEFC" w14:textId="0EA36EF1" w:rsidR="00D873B4" w:rsidRPr="005623AB" w:rsidRDefault="00C4268F" w:rsidP="00D873B4">
            <w:pPr>
              <w:jc w:val="right"/>
            </w:pPr>
            <w:r>
              <w:t>585</w:t>
            </w:r>
          </w:p>
        </w:tc>
        <w:tc>
          <w:tcPr>
            <w:tcW w:w="992" w:type="dxa"/>
            <w:tcBorders>
              <w:top w:val="single" w:sz="4" w:space="0" w:color="auto"/>
              <w:left w:val="single" w:sz="4" w:space="0" w:color="auto"/>
              <w:bottom w:val="single" w:sz="4" w:space="0" w:color="auto"/>
              <w:right w:val="single" w:sz="4" w:space="0" w:color="auto"/>
            </w:tcBorders>
          </w:tcPr>
          <w:p w14:paraId="6843A615" w14:textId="12A27A48" w:rsidR="00D873B4" w:rsidRPr="005623AB" w:rsidRDefault="00C4268F" w:rsidP="00D873B4">
            <w:pPr>
              <w:jc w:val="right"/>
            </w:pPr>
            <w:r>
              <w:t>012806</w:t>
            </w:r>
          </w:p>
        </w:tc>
        <w:tc>
          <w:tcPr>
            <w:tcW w:w="1276" w:type="dxa"/>
          </w:tcPr>
          <w:p w14:paraId="064759FC" w14:textId="3983BC0D" w:rsidR="00D873B4" w:rsidRPr="005623AB" w:rsidRDefault="00C4268F" w:rsidP="00D873B4">
            <w:pPr>
              <w:jc w:val="right"/>
            </w:pPr>
            <w:r>
              <w:t>2198,00</w:t>
            </w:r>
          </w:p>
        </w:tc>
        <w:tc>
          <w:tcPr>
            <w:tcW w:w="1275" w:type="dxa"/>
          </w:tcPr>
          <w:p w14:paraId="7A53D0AA" w14:textId="0F224AE6" w:rsidR="00D873B4" w:rsidRPr="005623AB" w:rsidRDefault="00FB388B" w:rsidP="00D873B4">
            <w:pPr>
              <w:jc w:val="right"/>
            </w:pPr>
            <w:r>
              <w:t>1785,80</w:t>
            </w:r>
          </w:p>
        </w:tc>
      </w:tr>
      <w:tr w:rsidR="004241AB" w:rsidRPr="005623AB" w14:paraId="390D41A1" w14:textId="77777777" w:rsidTr="005A32FA">
        <w:trPr>
          <w:trHeight w:val="270"/>
        </w:trPr>
        <w:tc>
          <w:tcPr>
            <w:tcW w:w="817" w:type="dxa"/>
            <w:shd w:val="clear" w:color="auto" w:fill="auto"/>
          </w:tcPr>
          <w:p w14:paraId="0967BA4E" w14:textId="77777777" w:rsidR="004241AB" w:rsidRPr="005623AB" w:rsidRDefault="004241AB" w:rsidP="004241AB">
            <w:pPr>
              <w:numPr>
                <w:ilvl w:val="0"/>
                <w:numId w:val="3"/>
              </w:numPr>
            </w:pPr>
          </w:p>
        </w:tc>
        <w:tc>
          <w:tcPr>
            <w:tcW w:w="1985" w:type="dxa"/>
          </w:tcPr>
          <w:p w14:paraId="6B62FFC6" w14:textId="00B5D80A" w:rsidR="004241AB" w:rsidRPr="00AB242D" w:rsidRDefault="004241AB" w:rsidP="004241AB">
            <w:r w:rsidRPr="00AB242D">
              <w:t xml:space="preserve">Kelias Nr. </w:t>
            </w:r>
            <w:r>
              <w:t>A</w:t>
            </w:r>
            <w:r w:rsidR="00C4268F">
              <w:t>143</w:t>
            </w:r>
            <w:r w:rsidRPr="00AB242D">
              <w:t xml:space="preserve"> (</w:t>
            </w:r>
            <w:r>
              <w:t xml:space="preserve">Privažiuojamasis kelias </w:t>
            </w:r>
            <w:r w:rsidR="00C4268F">
              <w:t>iki Tamošiūnų k. nuo kelio Nr. A130</w:t>
            </w:r>
            <w:r>
              <w:t>)</w:t>
            </w:r>
          </w:p>
        </w:tc>
        <w:tc>
          <w:tcPr>
            <w:tcW w:w="1559" w:type="dxa"/>
          </w:tcPr>
          <w:p w14:paraId="4FFB4D09" w14:textId="42906FBF" w:rsidR="004241AB" w:rsidRDefault="004241AB" w:rsidP="004241AB">
            <w:r w:rsidRPr="00AB242D">
              <w:t>Anykščių r. sav.</w:t>
            </w:r>
          </w:p>
        </w:tc>
        <w:tc>
          <w:tcPr>
            <w:tcW w:w="1559" w:type="dxa"/>
          </w:tcPr>
          <w:p w14:paraId="76C720B7" w14:textId="7A3A9387" w:rsidR="004241AB" w:rsidRDefault="00C4268F" w:rsidP="004241AB">
            <w:pPr>
              <w:jc w:val="center"/>
            </w:pPr>
            <w:r>
              <w:t>4400-5948-2641</w:t>
            </w:r>
          </w:p>
        </w:tc>
        <w:tc>
          <w:tcPr>
            <w:tcW w:w="851" w:type="dxa"/>
          </w:tcPr>
          <w:p w14:paraId="503F1380" w14:textId="5FD8A131" w:rsidR="004241AB" w:rsidRDefault="00C4268F" w:rsidP="004241AB">
            <w:pPr>
              <w:jc w:val="right"/>
            </w:pPr>
            <w:r>
              <w:t>1429</w:t>
            </w:r>
          </w:p>
        </w:tc>
        <w:tc>
          <w:tcPr>
            <w:tcW w:w="992" w:type="dxa"/>
            <w:tcBorders>
              <w:top w:val="single" w:sz="4" w:space="0" w:color="auto"/>
              <w:left w:val="single" w:sz="4" w:space="0" w:color="auto"/>
              <w:bottom w:val="single" w:sz="4" w:space="0" w:color="auto"/>
              <w:right w:val="single" w:sz="4" w:space="0" w:color="auto"/>
            </w:tcBorders>
          </w:tcPr>
          <w:p w14:paraId="1EDBFBA1" w14:textId="3774C581" w:rsidR="004241AB" w:rsidRPr="005623AB" w:rsidRDefault="00C4268F" w:rsidP="004241AB">
            <w:pPr>
              <w:jc w:val="right"/>
            </w:pPr>
            <w:r>
              <w:t>002732</w:t>
            </w:r>
          </w:p>
        </w:tc>
        <w:tc>
          <w:tcPr>
            <w:tcW w:w="1276" w:type="dxa"/>
          </w:tcPr>
          <w:p w14:paraId="78511911" w14:textId="50E007D0" w:rsidR="004241AB" w:rsidRPr="005623AB" w:rsidRDefault="00C4268F" w:rsidP="004241AB">
            <w:pPr>
              <w:jc w:val="right"/>
            </w:pPr>
            <w:r>
              <w:t>42927,51</w:t>
            </w:r>
          </w:p>
        </w:tc>
        <w:tc>
          <w:tcPr>
            <w:tcW w:w="1275" w:type="dxa"/>
          </w:tcPr>
          <w:p w14:paraId="5A3B8940" w14:textId="61A6B8CF" w:rsidR="004241AB" w:rsidRPr="005623AB" w:rsidRDefault="00FB388B" w:rsidP="004241AB">
            <w:pPr>
              <w:jc w:val="right"/>
            </w:pPr>
            <w:r>
              <w:t>4047,17</w:t>
            </w:r>
          </w:p>
        </w:tc>
      </w:tr>
      <w:tr w:rsidR="004241AB" w:rsidRPr="005623AB" w14:paraId="482C8F65" w14:textId="77777777" w:rsidTr="005A32FA">
        <w:trPr>
          <w:trHeight w:val="270"/>
        </w:trPr>
        <w:tc>
          <w:tcPr>
            <w:tcW w:w="817" w:type="dxa"/>
            <w:shd w:val="clear" w:color="auto" w:fill="auto"/>
          </w:tcPr>
          <w:p w14:paraId="77ED95FE" w14:textId="77777777" w:rsidR="004241AB" w:rsidRPr="005623AB" w:rsidRDefault="004241AB" w:rsidP="004241AB">
            <w:pPr>
              <w:numPr>
                <w:ilvl w:val="0"/>
                <w:numId w:val="3"/>
              </w:numPr>
            </w:pPr>
          </w:p>
        </w:tc>
        <w:tc>
          <w:tcPr>
            <w:tcW w:w="1985" w:type="dxa"/>
          </w:tcPr>
          <w:p w14:paraId="70A02BC7" w14:textId="02583281" w:rsidR="004241AB" w:rsidRPr="00AB242D" w:rsidRDefault="004241AB" w:rsidP="004241AB">
            <w:r w:rsidRPr="00AB242D">
              <w:t xml:space="preserve">Kelias Nr. </w:t>
            </w:r>
            <w:r>
              <w:t>A</w:t>
            </w:r>
            <w:r w:rsidR="00C4268F">
              <w:t>144</w:t>
            </w:r>
            <w:r>
              <w:t xml:space="preserve"> </w:t>
            </w:r>
            <w:r w:rsidRPr="00AB242D">
              <w:t>(</w:t>
            </w:r>
            <w:r>
              <w:t>Privažiuojamasis kelias nuo</w:t>
            </w:r>
            <w:r w:rsidR="00C4268F">
              <w:t xml:space="preserve"> kelio Nr. A143 iki kelio Nr. A51 (</w:t>
            </w:r>
            <w:proofErr w:type="spellStart"/>
            <w:r w:rsidR="00C4268F">
              <w:t>Vosgėlių</w:t>
            </w:r>
            <w:proofErr w:type="spellEnd"/>
            <w:r w:rsidR="00C4268F">
              <w:t xml:space="preserve"> k.</w:t>
            </w:r>
            <w:r w:rsidRPr="00AB242D">
              <w:t>)</w:t>
            </w:r>
          </w:p>
        </w:tc>
        <w:tc>
          <w:tcPr>
            <w:tcW w:w="1559" w:type="dxa"/>
          </w:tcPr>
          <w:p w14:paraId="4BBC70E5" w14:textId="5186B6E8" w:rsidR="004241AB" w:rsidRDefault="00C4268F" w:rsidP="004241AB">
            <w:proofErr w:type="spellStart"/>
            <w:r>
              <w:t>Vosgėlių</w:t>
            </w:r>
            <w:proofErr w:type="spellEnd"/>
            <w:r>
              <w:t xml:space="preserve"> k</w:t>
            </w:r>
            <w:r w:rsidR="004241AB">
              <w:t>.,</w:t>
            </w:r>
            <w:r w:rsidR="004241AB" w:rsidRPr="00AB242D">
              <w:t xml:space="preserve"> Anykščių r. sav.</w:t>
            </w:r>
          </w:p>
        </w:tc>
        <w:tc>
          <w:tcPr>
            <w:tcW w:w="1559" w:type="dxa"/>
          </w:tcPr>
          <w:p w14:paraId="1743E7EC" w14:textId="507A14DB" w:rsidR="004241AB" w:rsidRDefault="00C4268F" w:rsidP="004241AB">
            <w:pPr>
              <w:jc w:val="center"/>
            </w:pPr>
            <w:r>
              <w:t>4400-5947-8394</w:t>
            </w:r>
          </w:p>
        </w:tc>
        <w:tc>
          <w:tcPr>
            <w:tcW w:w="851" w:type="dxa"/>
          </w:tcPr>
          <w:p w14:paraId="2324FD56" w14:textId="3A8C3550" w:rsidR="004241AB" w:rsidRDefault="00C4268F" w:rsidP="004241AB">
            <w:pPr>
              <w:jc w:val="right"/>
            </w:pPr>
            <w:r>
              <w:t>626</w:t>
            </w:r>
          </w:p>
        </w:tc>
        <w:tc>
          <w:tcPr>
            <w:tcW w:w="992" w:type="dxa"/>
            <w:tcBorders>
              <w:top w:val="single" w:sz="4" w:space="0" w:color="auto"/>
              <w:left w:val="single" w:sz="4" w:space="0" w:color="auto"/>
              <w:bottom w:val="single" w:sz="4" w:space="0" w:color="auto"/>
              <w:right w:val="single" w:sz="4" w:space="0" w:color="auto"/>
            </w:tcBorders>
          </w:tcPr>
          <w:p w14:paraId="5D179359" w14:textId="0B90C7C9" w:rsidR="004241AB" w:rsidRPr="005623AB" w:rsidRDefault="00C4268F" w:rsidP="004241AB">
            <w:pPr>
              <w:jc w:val="right"/>
            </w:pPr>
            <w:r>
              <w:t>012764</w:t>
            </w:r>
          </w:p>
        </w:tc>
        <w:tc>
          <w:tcPr>
            <w:tcW w:w="1276" w:type="dxa"/>
          </w:tcPr>
          <w:p w14:paraId="6C7CA5A1" w14:textId="39656148" w:rsidR="004241AB" w:rsidRPr="005623AB" w:rsidRDefault="00C4268F" w:rsidP="004241AB">
            <w:pPr>
              <w:jc w:val="right"/>
            </w:pPr>
            <w:r>
              <w:t>2381,00</w:t>
            </w:r>
          </w:p>
        </w:tc>
        <w:tc>
          <w:tcPr>
            <w:tcW w:w="1275" w:type="dxa"/>
          </w:tcPr>
          <w:p w14:paraId="04EB0BB3" w14:textId="29F8D860" w:rsidR="004241AB" w:rsidRPr="005623AB" w:rsidRDefault="00FB388B" w:rsidP="004241AB">
            <w:pPr>
              <w:jc w:val="right"/>
            </w:pPr>
            <w:r>
              <w:t>1934,60</w:t>
            </w:r>
          </w:p>
        </w:tc>
      </w:tr>
      <w:tr w:rsidR="004241AB" w:rsidRPr="005623AB" w14:paraId="5B876C7D" w14:textId="77777777" w:rsidTr="005A32FA">
        <w:trPr>
          <w:trHeight w:val="270"/>
        </w:trPr>
        <w:tc>
          <w:tcPr>
            <w:tcW w:w="817" w:type="dxa"/>
            <w:shd w:val="clear" w:color="auto" w:fill="auto"/>
          </w:tcPr>
          <w:p w14:paraId="4AC7D0CE" w14:textId="77777777" w:rsidR="004241AB" w:rsidRPr="005623AB" w:rsidRDefault="004241AB" w:rsidP="004241AB">
            <w:pPr>
              <w:numPr>
                <w:ilvl w:val="0"/>
                <w:numId w:val="3"/>
              </w:numPr>
            </w:pPr>
          </w:p>
        </w:tc>
        <w:tc>
          <w:tcPr>
            <w:tcW w:w="1985" w:type="dxa"/>
          </w:tcPr>
          <w:p w14:paraId="6EA2545C" w14:textId="69EAAE4D" w:rsidR="004241AB" w:rsidRPr="005623AB" w:rsidRDefault="004241AB" w:rsidP="004241AB">
            <w:r w:rsidRPr="00AB242D">
              <w:t xml:space="preserve">Kelias Nr. </w:t>
            </w:r>
            <w:r>
              <w:t>A</w:t>
            </w:r>
            <w:r w:rsidR="00C4268F">
              <w:t>55</w:t>
            </w:r>
            <w:r>
              <w:t xml:space="preserve"> </w:t>
            </w:r>
            <w:r w:rsidRPr="00AB242D">
              <w:t>(</w:t>
            </w:r>
            <w:r>
              <w:t xml:space="preserve">Privažiuojamasis kelias </w:t>
            </w:r>
            <w:r w:rsidR="00C4268F">
              <w:t>nuo kelio Nr. A130 iki Gojaus k.</w:t>
            </w:r>
            <w:r w:rsidRPr="00AB242D">
              <w:t>)</w:t>
            </w:r>
          </w:p>
        </w:tc>
        <w:tc>
          <w:tcPr>
            <w:tcW w:w="1559" w:type="dxa"/>
          </w:tcPr>
          <w:p w14:paraId="648B5258" w14:textId="21039FDB" w:rsidR="004241AB" w:rsidRPr="005623AB" w:rsidRDefault="004241AB" w:rsidP="004241AB">
            <w:r w:rsidRPr="00AB242D">
              <w:t>Anykščių r. sav.</w:t>
            </w:r>
          </w:p>
        </w:tc>
        <w:tc>
          <w:tcPr>
            <w:tcW w:w="1559" w:type="dxa"/>
          </w:tcPr>
          <w:p w14:paraId="4FE2DCCC" w14:textId="31C4A583" w:rsidR="004241AB" w:rsidRPr="005623AB" w:rsidRDefault="00C4268F" w:rsidP="004241AB">
            <w:pPr>
              <w:jc w:val="center"/>
            </w:pPr>
            <w:r>
              <w:t>4400-5946-9195</w:t>
            </w:r>
          </w:p>
        </w:tc>
        <w:tc>
          <w:tcPr>
            <w:tcW w:w="851" w:type="dxa"/>
          </w:tcPr>
          <w:p w14:paraId="4D3D6E5A" w14:textId="4936D9AE" w:rsidR="004241AB" w:rsidRPr="005623AB" w:rsidRDefault="00C4268F" w:rsidP="004241AB">
            <w:pPr>
              <w:jc w:val="right"/>
            </w:pPr>
            <w:r>
              <w:t>1004</w:t>
            </w:r>
          </w:p>
        </w:tc>
        <w:tc>
          <w:tcPr>
            <w:tcW w:w="992" w:type="dxa"/>
            <w:tcBorders>
              <w:top w:val="single" w:sz="4" w:space="0" w:color="auto"/>
              <w:left w:val="single" w:sz="4" w:space="0" w:color="auto"/>
              <w:bottom w:val="single" w:sz="4" w:space="0" w:color="auto"/>
              <w:right w:val="single" w:sz="4" w:space="0" w:color="auto"/>
            </w:tcBorders>
          </w:tcPr>
          <w:p w14:paraId="48BF5048" w14:textId="3DE184B8" w:rsidR="004241AB" w:rsidRPr="005623AB" w:rsidRDefault="00C4268F" w:rsidP="004241AB">
            <w:pPr>
              <w:jc w:val="right"/>
            </w:pPr>
            <w:r>
              <w:t>001248</w:t>
            </w:r>
          </w:p>
        </w:tc>
        <w:tc>
          <w:tcPr>
            <w:tcW w:w="1276" w:type="dxa"/>
          </w:tcPr>
          <w:p w14:paraId="6E77AEF9" w14:textId="2405429F" w:rsidR="004241AB" w:rsidRPr="005623AB" w:rsidRDefault="00C4268F" w:rsidP="004241AB">
            <w:pPr>
              <w:jc w:val="right"/>
            </w:pPr>
            <w:r>
              <w:t>42876,84</w:t>
            </w:r>
          </w:p>
        </w:tc>
        <w:tc>
          <w:tcPr>
            <w:tcW w:w="1275" w:type="dxa"/>
          </w:tcPr>
          <w:p w14:paraId="008077FA" w14:textId="56A1C67E" w:rsidR="004241AB" w:rsidRPr="005623AB" w:rsidRDefault="00FB388B" w:rsidP="004241AB">
            <w:pPr>
              <w:jc w:val="right"/>
            </w:pPr>
            <w:r>
              <w:t>0,00</w:t>
            </w:r>
          </w:p>
        </w:tc>
      </w:tr>
      <w:tr w:rsidR="004241AB" w:rsidRPr="005623AB" w14:paraId="479B51EA" w14:textId="77777777" w:rsidTr="005A32FA">
        <w:trPr>
          <w:trHeight w:val="270"/>
        </w:trPr>
        <w:tc>
          <w:tcPr>
            <w:tcW w:w="817" w:type="dxa"/>
            <w:shd w:val="clear" w:color="auto" w:fill="auto"/>
          </w:tcPr>
          <w:p w14:paraId="7559D9DD" w14:textId="77777777" w:rsidR="004241AB" w:rsidRPr="005623AB" w:rsidRDefault="004241AB" w:rsidP="004241AB">
            <w:pPr>
              <w:numPr>
                <w:ilvl w:val="0"/>
                <w:numId w:val="3"/>
              </w:numPr>
            </w:pPr>
          </w:p>
        </w:tc>
        <w:tc>
          <w:tcPr>
            <w:tcW w:w="1985" w:type="dxa"/>
          </w:tcPr>
          <w:p w14:paraId="1307F284" w14:textId="395E4F44" w:rsidR="004241AB" w:rsidRPr="005623AB" w:rsidRDefault="004241AB" w:rsidP="004241AB">
            <w:r w:rsidRPr="00AB242D">
              <w:t xml:space="preserve">Kelias Nr. </w:t>
            </w:r>
            <w:r>
              <w:t>A</w:t>
            </w:r>
            <w:r w:rsidR="00C4268F">
              <w:t>58-1</w:t>
            </w:r>
            <w:r>
              <w:t xml:space="preserve"> </w:t>
            </w:r>
            <w:r w:rsidRPr="00AB242D">
              <w:t>(</w:t>
            </w:r>
            <w:r>
              <w:t xml:space="preserve">Privažiuojamasis kelias </w:t>
            </w:r>
            <w:r w:rsidR="00C4268F">
              <w:t xml:space="preserve">nuo Šilelio g., Naujųjų </w:t>
            </w:r>
            <w:proofErr w:type="spellStart"/>
            <w:r w:rsidR="00C4268F">
              <w:t>Elmininkų</w:t>
            </w:r>
            <w:proofErr w:type="spellEnd"/>
            <w:r w:rsidR="00C4268F">
              <w:t xml:space="preserve"> k. iki kelio Nr. A59</w:t>
            </w:r>
            <w:r w:rsidRPr="00AB242D">
              <w:t>)</w:t>
            </w:r>
          </w:p>
        </w:tc>
        <w:tc>
          <w:tcPr>
            <w:tcW w:w="1559" w:type="dxa"/>
          </w:tcPr>
          <w:p w14:paraId="32EF75EA" w14:textId="05E85208" w:rsidR="004241AB" w:rsidRPr="005623AB" w:rsidRDefault="00C4268F" w:rsidP="004241AB">
            <w:r>
              <w:t xml:space="preserve">Naujųjų </w:t>
            </w:r>
            <w:proofErr w:type="spellStart"/>
            <w:r>
              <w:t>Elmininkų</w:t>
            </w:r>
            <w:proofErr w:type="spellEnd"/>
            <w:r>
              <w:t xml:space="preserve"> k</w:t>
            </w:r>
            <w:r w:rsidR="004241AB">
              <w:t>.,</w:t>
            </w:r>
            <w:r w:rsidR="004241AB" w:rsidRPr="00AB242D">
              <w:t xml:space="preserve"> Anykščių r. sav.</w:t>
            </w:r>
          </w:p>
        </w:tc>
        <w:tc>
          <w:tcPr>
            <w:tcW w:w="1559" w:type="dxa"/>
          </w:tcPr>
          <w:p w14:paraId="278B622F" w14:textId="1BC03CFD" w:rsidR="004241AB" w:rsidRPr="005623AB" w:rsidRDefault="00C4268F" w:rsidP="004241AB">
            <w:pPr>
              <w:jc w:val="center"/>
            </w:pPr>
            <w:r>
              <w:t>4400-5948-0969</w:t>
            </w:r>
          </w:p>
        </w:tc>
        <w:tc>
          <w:tcPr>
            <w:tcW w:w="851" w:type="dxa"/>
          </w:tcPr>
          <w:p w14:paraId="29426630" w14:textId="50C7CA4B" w:rsidR="004241AB" w:rsidRPr="005623AB" w:rsidRDefault="00C4268F" w:rsidP="004241AB">
            <w:pPr>
              <w:jc w:val="right"/>
            </w:pPr>
            <w:r>
              <w:t>265</w:t>
            </w:r>
          </w:p>
        </w:tc>
        <w:tc>
          <w:tcPr>
            <w:tcW w:w="992" w:type="dxa"/>
            <w:tcBorders>
              <w:top w:val="single" w:sz="4" w:space="0" w:color="auto"/>
              <w:left w:val="single" w:sz="4" w:space="0" w:color="auto"/>
              <w:bottom w:val="single" w:sz="4" w:space="0" w:color="auto"/>
              <w:right w:val="single" w:sz="4" w:space="0" w:color="auto"/>
            </w:tcBorders>
          </w:tcPr>
          <w:p w14:paraId="7357135B" w14:textId="4D7E8405" w:rsidR="004241AB" w:rsidRPr="005623AB" w:rsidRDefault="00C4268F" w:rsidP="004241AB">
            <w:pPr>
              <w:jc w:val="right"/>
            </w:pPr>
            <w:r>
              <w:t>012847</w:t>
            </w:r>
          </w:p>
        </w:tc>
        <w:tc>
          <w:tcPr>
            <w:tcW w:w="1276" w:type="dxa"/>
          </w:tcPr>
          <w:p w14:paraId="6E8E74AE" w14:textId="6C210C31" w:rsidR="004241AB" w:rsidRPr="005623AB" w:rsidRDefault="00C4268F" w:rsidP="004241AB">
            <w:pPr>
              <w:jc w:val="right"/>
            </w:pPr>
            <w:r>
              <w:t>1027,00</w:t>
            </w:r>
          </w:p>
        </w:tc>
        <w:tc>
          <w:tcPr>
            <w:tcW w:w="1275" w:type="dxa"/>
          </w:tcPr>
          <w:p w14:paraId="6A1F2355" w14:textId="6DE6475A" w:rsidR="004241AB" w:rsidRPr="005623AB" w:rsidRDefault="00FB388B" w:rsidP="004241AB">
            <w:pPr>
              <w:jc w:val="right"/>
            </w:pPr>
            <w:r>
              <w:t>834,40</w:t>
            </w:r>
          </w:p>
        </w:tc>
      </w:tr>
      <w:tr w:rsidR="004241AB" w:rsidRPr="005623AB" w14:paraId="02D1628E" w14:textId="77777777" w:rsidTr="005A32FA">
        <w:trPr>
          <w:trHeight w:val="270"/>
        </w:trPr>
        <w:tc>
          <w:tcPr>
            <w:tcW w:w="817" w:type="dxa"/>
            <w:shd w:val="clear" w:color="auto" w:fill="auto"/>
          </w:tcPr>
          <w:p w14:paraId="2EFD8E8F" w14:textId="77777777" w:rsidR="004241AB" w:rsidRPr="005623AB" w:rsidRDefault="004241AB" w:rsidP="004241AB">
            <w:pPr>
              <w:numPr>
                <w:ilvl w:val="0"/>
                <w:numId w:val="3"/>
              </w:numPr>
            </w:pPr>
          </w:p>
        </w:tc>
        <w:tc>
          <w:tcPr>
            <w:tcW w:w="1985" w:type="dxa"/>
          </w:tcPr>
          <w:p w14:paraId="5052C0DE" w14:textId="6AF5396B" w:rsidR="004241AB" w:rsidRPr="005623AB" w:rsidRDefault="004241AB" w:rsidP="004241AB">
            <w:r w:rsidRPr="00AB242D">
              <w:t xml:space="preserve">Kelias Nr. </w:t>
            </w:r>
            <w:r>
              <w:t>A</w:t>
            </w:r>
            <w:r w:rsidR="0017573C">
              <w:t>59</w:t>
            </w:r>
            <w:r>
              <w:t xml:space="preserve"> </w:t>
            </w:r>
            <w:r w:rsidRPr="00AB242D">
              <w:t>(</w:t>
            </w:r>
            <w:r>
              <w:t>Pr</w:t>
            </w:r>
            <w:r w:rsidR="0017573C">
              <w:t>a</w:t>
            </w:r>
            <w:r>
              <w:t xml:space="preserve">važiuojamasis kelias </w:t>
            </w:r>
            <w:r w:rsidR="0017573C">
              <w:t xml:space="preserve">nuo Dvaro g., Naujųjų </w:t>
            </w:r>
            <w:proofErr w:type="spellStart"/>
            <w:r w:rsidR="0017573C">
              <w:t>Elmininkų</w:t>
            </w:r>
            <w:proofErr w:type="spellEnd"/>
            <w:r w:rsidR="0017573C">
              <w:t xml:space="preserve"> k. iki kelio Nr. A60</w:t>
            </w:r>
            <w:r w:rsidRPr="00AB242D">
              <w:t>)</w:t>
            </w:r>
          </w:p>
        </w:tc>
        <w:tc>
          <w:tcPr>
            <w:tcW w:w="1559" w:type="dxa"/>
          </w:tcPr>
          <w:p w14:paraId="11BDD1FA" w14:textId="37BADDB9" w:rsidR="004241AB" w:rsidRPr="005623AB" w:rsidRDefault="0017573C" w:rsidP="004241AB">
            <w:r>
              <w:t xml:space="preserve">Naujųjų </w:t>
            </w:r>
            <w:proofErr w:type="spellStart"/>
            <w:r>
              <w:t>Elmininkų</w:t>
            </w:r>
            <w:proofErr w:type="spellEnd"/>
            <w:r>
              <w:t xml:space="preserve"> k</w:t>
            </w:r>
            <w:r w:rsidR="004241AB">
              <w:t>.,</w:t>
            </w:r>
            <w:r w:rsidR="004241AB" w:rsidRPr="00AB242D">
              <w:t xml:space="preserve"> Anykščių r. sav.</w:t>
            </w:r>
          </w:p>
        </w:tc>
        <w:tc>
          <w:tcPr>
            <w:tcW w:w="1559" w:type="dxa"/>
          </w:tcPr>
          <w:p w14:paraId="3A2D28AE" w14:textId="4610DDDE" w:rsidR="004241AB" w:rsidRPr="005623AB" w:rsidRDefault="0017573C" w:rsidP="004241AB">
            <w:pPr>
              <w:jc w:val="center"/>
            </w:pPr>
            <w:r>
              <w:t>4400-5948-1666</w:t>
            </w:r>
          </w:p>
        </w:tc>
        <w:tc>
          <w:tcPr>
            <w:tcW w:w="851" w:type="dxa"/>
          </w:tcPr>
          <w:p w14:paraId="717E7246" w14:textId="10197A0F" w:rsidR="004241AB" w:rsidRPr="005623AB" w:rsidRDefault="0017573C" w:rsidP="004241AB">
            <w:pPr>
              <w:jc w:val="right"/>
            </w:pPr>
            <w:r>
              <w:t>516</w:t>
            </w:r>
          </w:p>
        </w:tc>
        <w:tc>
          <w:tcPr>
            <w:tcW w:w="992" w:type="dxa"/>
            <w:tcBorders>
              <w:top w:val="single" w:sz="4" w:space="0" w:color="auto"/>
              <w:left w:val="single" w:sz="4" w:space="0" w:color="auto"/>
              <w:bottom w:val="single" w:sz="4" w:space="0" w:color="auto"/>
              <w:right w:val="single" w:sz="4" w:space="0" w:color="auto"/>
            </w:tcBorders>
          </w:tcPr>
          <w:p w14:paraId="1AF2EA2F" w14:textId="7FBE2122" w:rsidR="004241AB" w:rsidRPr="005623AB" w:rsidRDefault="0017573C" w:rsidP="004241AB">
            <w:pPr>
              <w:jc w:val="right"/>
            </w:pPr>
            <w:r>
              <w:t>001251</w:t>
            </w:r>
          </w:p>
        </w:tc>
        <w:tc>
          <w:tcPr>
            <w:tcW w:w="1276" w:type="dxa"/>
          </w:tcPr>
          <w:p w14:paraId="740EBF33" w14:textId="78E9E4E8" w:rsidR="004241AB" w:rsidRPr="005623AB" w:rsidRDefault="0017573C" w:rsidP="004241AB">
            <w:pPr>
              <w:jc w:val="right"/>
            </w:pPr>
            <w:r>
              <w:t>95988,94</w:t>
            </w:r>
          </w:p>
        </w:tc>
        <w:tc>
          <w:tcPr>
            <w:tcW w:w="1275" w:type="dxa"/>
          </w:tcPr>
          <w:p w14:paraId="74C9F538" w14:textId="66B3700C" w:rsidR="004241AB" w:rsidRPr="005623AB" w:rsidRDefault="00FB388B" w:rsidP="004241AB">
            <w:pPr>
              <w:jc w:val="right"/>
            </w:pPr>
            <w:r>
              <w:t>3825,52</w:t>
            </w:r>
          </w:p>
        </w:tc>
      </w:tr>
      <w:tr w:rsidR="004241AB" w:rsidRPr="005623AB" w14:paraId="640451E3" w14:textId="77777777" w:rsidTr="005A32FA">
        <w:trPr>
          <w:trHeight w:val="270"/>
        </w:trPr>
        <w:tc>
          <w:tcPr>
            <w:tcW w:w="817" w:type="dxa"/>
            <w:shd w:val="clear" w:color="auto" w:fill="auto"/>
          </w:tcPr>
          <w:p w14:paraId="44AE1824" w14:textId="77777777" w:rsidR="004241AB" w:rsidRPr="005623AB" w:rsidRDefault="004241AB" w:rsidP="004241AB">
            <w:pPr>
              <w:numPr>
                <w:ilvl w:val="0"/>
                <w:numId w:val="3"/>
              </w:numPr>
            </w:pPr>
          </w:p>
        </w:tc>
        <w:tc>
          <w:tcPr>
            <w:tcW w:w="1985" w:type="dxa"/>
          </w:tcPr>
          <w:p w14:paraId="65E0E4B5" w14:textId="1C283AA9" w:rsidR="004241AB" w:rsidRPr="005623AB" w:rsidRDefault="004241AB" w:rsidP="004241AB">
            <w:r w:rsidRPr="00AB242D">
              <w:t xml:space="preserve">Kelias Nr. </w:t>
            </w:r>
            <w:r>
              <w:t>A</w:t>
            </w:r>
            <w:r w:rsidR="0017573C">
              <w:t>61</w:t>
            </w:r>
            <w:r>
              <w:t xml:space="preserve"> </w:t>
            </w:r>
            <w:r w:rsidRPr="00AB242D">
              <w:t>(</w:t>
            </w:r>
            <w:r>
              <w:t xml:space="preserve">Privažiuojamasis kelias prie </w:t>
            </w:r>
            <w:proofErr w:type="spellStart"/>
            <w:r w:rsidR="0017573C">
              <w:t>Ilgabrados</w:t>
            </w:r>
            <w:proofErr w:type="spellEnd"/>
            <w:r w:rsidR="0017573C">
              <w:t xml:space="preserve"> k. nuo kelio Nr. 1236</w:t>
            </w:r>
            <w:r w:rsidRPr="00AB242D">
              <w:t>)</w:t>
            </w:r>
          </w:p>
        </w:tc>
        <w:tc>
          <w:tcPr>
            <w:tcW w:w="1559" w:type="dxa"/>
          </w:tcPr>
          <w:p w14:paraId="7FB2E677" w14:textId="410F69DA" w:rsidR="004241AB" w:rsidRPr="005623AB" w:rsidRDefault="0017573C" w:rsidP="004241AB">
            <w:proofErr w:type="spellStart"/>
            <w:r>
              <w:t>Elmininkų</w:t>
            </w:r>
            <w:proofErr w:type="spellEnd"/>
            <w:r>
              <w:t xml:space="preserve"> I k.</w:t>
            </w:r>
            <w:r w:rsidR="004241AB">
              <w:t>,</w:t>
            </w:r>
            <w:r w:rsidR="004241AB" w:rsidRPr="00AB242D">
              <w:t xml:space="preserve"> Anykščių r. sav.</w:t>
            </w:r>
          </w:p>
        </w:tc>
        <w:tc>
          <w:tcPr>
            <w:tcW w:w="1559" w:type="dxa"/>
          </w:tcPr>
          <w:p w14:paraId="0D4066F5" w14:textId="185BB1F8" w:rsidR="004241AB" w:rsidRPr="005623AB" w:rsidRDefault="0017573C" w:rsidP="004241AB">
            <w:pPr>
              <w:jc w:val="center"/>
            </w:pPr>
            <w:r>
              <w:t>4400-5947-4838</w:t>
            </w:r>
          </w:p>
        </w:tc>
        <w:tc>
          <w:tcPr>
            <w:tcW w:w="851" w:type="dxa"/>
          </w:tcPr>
          <w:p w14:paraId="7ABA8510" w14:textId="6CC8A294" w:rsidR="004241AB" w:rsidRPr="005623AB" w:rsidRDefault="0017573C" w:rsidP="004241AB">
            <w:pPr>
              <w:jc w:val="right"/>
            </w:pPr>
            <w:r>
              <w:t>1575</w:t>
            </w:r>
          </w:p>
        </w:tc>
        <w:tc>
          <w:tcPr>
            <w:tcW w:w="992" w:type="dxa"/>
            <w:tcBorders>
              <w:top w:val="single" w:sz="4" w:space="0" w:color="auto"/>
              <w:left w:val="single" w:sz="4" w:space="0" w:color="auto"/>
              <w:bottom w:val="single" w:sz="4" w:space="0" w:color="auto"/>
              <w:right w:val="single" w:sz="4" w:space="0" w:color="auto"/>
            </w:tcBorders>
          </w:tcPr>
          <w:p w14:paraId="608FC2A1" w14:textId="735105D7" w:rsidR="004241AB" w:rsidRPr="005623AB" w:rsidRDefault="0017573C" w:rsidP="004241AB">
            <w:pPr>
              <w:jc w:val="right"/>
            </w:pPr>
            <w:r>
              <w:t>001253</w:t>
            </w:r>
          </w:p>
        </w:tc>
        <w:tc>
          <w:tcPr>
            <w:tcW w:w="1276" w:type="dxa"/>
          </w:tcPr>
          <w:p w14:paraId="062A723C" w14:textId="4A173D43" w:rsidR="004241AB" w:rsidRPr="00A97EA9" w:rsidRDefault="0017573C" w:rsidP="004241AB">
            <w:pPr>
              <w:jc w:val="right"/>
            </w:pPr>
            <w:r w:rsidRPr="00A97EA9">
              <w:t>133101,53</w:t>
            </w:r>
          </w:p>
        </w:tc>
        <w:tc>
          <w:tcPr>
            <w:tcW w:w="1275" w:type="dxa"/>
          </w:tcPr>
          <w:p w14:paraId="256D0FCF" w14:textId="77D81FC5" w:rsidR="004241AB" w:rsidRPr="005623AB" w:rsidRDefault="00FB388B" w:rsidP="004241AB">
            <w:pPr>
              <w:jc w:val="right"/>
            </w:pPr>
            <w:r>
              <w:t>5304,82</w:t>
            </w:r>
          </w:p>
        </w:tc>
      </w:tr>
      <w:tr w:rsidR="004241AB" w:rsidRPr="005623AB" w14:paraId="4F63885B" w14:textId="77777777" w:rsidTr="005A32FA">
        <w:trPr>
          <w:trHeight w:val="270"/>
        </w:trPr>
        <w:tc>
          <w:tcPr>
            <w:tcW w:w="817" w:type="dxa"/>
            <w:shd w:val="clear" w:color="auto" w:fill="auto"/>
          </w:tcPr>
          <w:p w14:paraId="31832BB9" w14:textId="77777777" w:rsidR="004241AB" w:rsidRPr="005623AB" w:rsidRDefault="004241AB" w:rsidP="004241AB">
            <w:pPr>
              <w:numPr>
                <w:ilvl w:val="0"/>
                <w:numId w:val="3"/>
              </w:numPr>
              <w:jc w:val="right"/>
            </w:pPr>
          </w:p>
        </w:tc>
        <w:tc>
          <w:tcPr>
            <w:tcW w:w="1985" w:type="dxa"/>
          </w:tcPr>
          <w:p w14:paraId="10312B88" w14:textId="30E8AA5B" w:rsidR="004241AB" w:rsidRPr="005623AB" w:rsidRDefault="004241AB" w:rsidP="004241AB">
            <w:r w:rsidRPr="00AB242D">
              <w:t xml:space="preserve">Kelias Nr. </w:t>
            </w:r>
            <w:r>
              <w:t>A</w:t>
            </w:r>
            <w:r w:rsidR="002309F8">
              <w:t xml:space="preserve">62 </w:t>
            </w:r>
            <w:r w:rsidRPr="00AB242D">
              <w:t>(</w:t>
            </w:r>
            <w:r>
              <w:t xml:space="preserve">Privažiuojamasis kelias nuo </w:t>
            </w:r>
            <w:r w:rsidR="002309F8">
              <w:t xml:space="preserve">Kaštonų </w:t>
            </w:r>
            <w:r>
              <w:t>g.</w:t>
            </w:r>
            <w:r w:rsidR="002309F8">
              <w:t xml:space="preserve">, </w:t>
            </w:r>
            <w:proofErr w:type="spellStart"/>
            <w:r w:rsidR="002309F8">
              <w:t>Elmininkų</w:t>
            </w:r>
            <w:proofErr w:type="spellEnd"/>
            <w:r w:rsidR="002309F8">
              <w:t xml:space="preserve"> I k. iki kelio Nr. A319</w:t>
            </w:r>
            <w:r w:rsidRPr="00AB242D">
              <w:t>)</w:t>
            </w:r>
          </w:p>
        </w:tc>
        <w:tc>
          <w:tcPr>
            <w:tcW w:w="1559" w:type="dxa"/>
          </w:tcPr>
          <w:p w14:paraId="495FB348" w14:textId="6BF8A200" w:rsidR="004241AB" w:rsidRPr="005623AB" w:rsidRDefault="004241AB" w:rsidP="004241AB">
            <w:r w:rsidRPr="00AB242D">
              <w:t>Anykščių r. sav.</w:t>
            </w:r>
          </w:p>
        </w:tc>
        <w:tc>
          <w:tcPr>
            <w:tcW w:w="1559" w:type="dxa"/>
          </w:tcPr>
          <w:p w14:paraId="776DB7CE" w14:textId="2F9FD2C9" w:rsidR="004241AB" w:rsidRPr="005623AB" w:rsidRDefault="002309F8" w:rsidP="004241AB">
            <w:pPr>
              <w:jc w:val="center"/>
            </w:pPr>
            <w:r>
              <w:t>4400-5948-6522</w:t>
            </w:r>
          </w:p>
        </w:tc>
        <w:tc>
          <w:tcPr>
            <w:tcW w:w="851" w:type="dxa"/>
          </w:tcPr>
          <w:p w14:paraId="47315432" w14:textId="4670BD50" w:rsidR="004241AB" w:rsidRPr="005623AB" w:rsidRDefault="002309F8" w:rsidP="004241AB">
            <w:pPr>
              <w:jc w:val="right"/>
            </w:pPr>
            <w:r>
              <w:t>1595</w:t>
            </w:r>
          </w:p>
        </w:tc>
        <w:tc>
          <w:tcPr>
            <w:tcW w:w="992" w:type="dxa"/>
            <w:tcBorders>
              <w:top w:val="single" w:sz="4" w:space="0" w:color="auto"/>
              <w:left w:val="single" w:sz="4" w:space="0" w:color="auto"/>
              <w:bottom w:val="single" w:sz="4" w:space="0" w:color="auto"/>
              <w:right w:val="single" w:sz="4" w:space="0" w:color="auto"/>
            </w:tcBorders>
          </w:tcPr>
          <w:p w14:paraId="4A77CD77" w14:textId="38F039DE" w:rsidR="004241AB" w:rsidRPr="005623AB" w:rsidRDefault="002309F8" w:rsidP="004241AB">
            <w:pPr>
              <w:jc w:val="right"/>
            </w:pPr>
            <w:r>
              <w:t>001254</w:t>
            </w:r>
          </w:p>
        </w:tc>
        <w:tc>
          <w:tcPr>
            <w:tcW w:w="1276" w:type="dxa"/>
          </w:tcPr>
          <w:p w14:paraId="71123D1F" w14:textId="0933DB88" w:rsidR="004241AB" w:rsidRPr="005623AB" w:rsidRDefault="002309F8" w:rsidP="004241AB">
            <w:pPr>
              <w:jc w:val="right"/>
            </w:pPr>
            <w:r>
              <w:t>48953,86</w:t>
            </w:r>
          </w:p>
        </w:tc>
        <w:tc>
          <w:tcPr>
            <w:tcW w:w="1275" w:type="dxa"/>
          </w:tcPr>
          <w:p w14:paraId="63BFC7DE" w14:textId="3D4671D5" w:rsidR="004241AB" w:rsidRPr="005623AB" w:rsidRDefault="00FB388B" w:rsidP="004241AB">
            <w:pPr>
              <w:jc w:val="right"/>
            </w:pPr>
            <w:r>
              <w:t>1951,17</w:t>
            </w:r>
          </w:p>
        </w:tc>
      </w:tr>
      <w:tr w:rsidR="004241AB" w:rsidRPr="005623AB" w14:paraId="2F70F4EC" w14:textId="77777777" w:rsidTr="005A32FA">
        <w:trPr>
          <w:trHeight w:val="270"/>
        </w:trPr>
        <w:tc>
          <w:tcPr>
            <w:tcW w:w="817" w:type="dxa"/>
            <w:shd w:val="clear" w:color="auto" w:fill="auto"/>
          </w:tcPr>
          <w:p w14:paraId="1CE39FC4" w14:textId="77777777" w:rsidR="004241AB" w:rsidRPr="005623AB" w:rsidRDefault="004241AB" w:rsidP="004241AB">
            <w:pPr>
              <w:numPr>
                <w:ilvl w:val="0"/>
                <w:numId w:val="3"/>
              </w:numPr>
              <w:jc w:val="right"/>
            </w:pPr>
          </w:p>
        </w:tc>
        <w:tc>
          <w:tcPr>
            <w:tcW w:w="1985" w:type="dxa"/>
          </w:tcPr>
          <w:p w14:paraId="6374D634" w14:textId="34E1D86E" w:rsidR="004241AB" w:rsidRPr="00AB242D" w:rsidRDefault="004241AB" w:rsidP="004241AB">
            <w:r w:rsidRPr="00AB242D">
              <w:t xml:space="preserve">Kelias Nr. </w:t>
            </w:r>
            <w:r>
              <w:t>A</w:t>
            </w:r>
            <w:r w:rsidR="002309F8">
              <w:t>66</w:t>
            </w:r>
            <w:r>
              <w:t xml:space="preserve"> </w:t>
            </w:r>
            <w:r w:rsidRPr="00AB242D">
              <w:t>(</w:t>
            </w:r>
            <w:r>
              <w:t xml:space="preserve">Privažiuojamasis kelias </w:t>
            </w:r>
            <w:r w:rsidR="002309F8">
              <w:t>nuo kelio Nr. A63 iki kelio Nr. A319</w:t>
            </w:r>
            <w:r w:rsidRPr="00AB242D">
              <w:t>)</w:t>
            </w:r>
          </w:p>
        </w:tc>
        <w:tc>
          <w:tcPr>
            <w:tcW w:w="1559" w:type="dxa"/>
          </w:tcPr>
          <w:p w14:paraId="144A64FB" w14:textId="194A5563" w:rsidR="004241AB" w:rsidRDefault="004241AB" w:rsidP="004241AB">
            <w:r w:rsidRPr="00AB242D">
              <w:t>Anykščių r. sav.</w:t>
            </w:r>
          </w:p>
        </w:tc>
        <w:tc>
          <w:tcPr>
            <w:tcW w:w="1559" w:type="dxa"/>
          </w:tcPr>
          <w:p w14:paraId="0510ADBB" w14:textId="65C7A47A" w:rsidR="004241AB" w:rsidRDefault="002309F8" w:rsidP="004241AB">
            <w:pPr>
              <w:jc w:val="center"/>
            </w:pPr>
            <w:r>
              <w:t>4400-5946-8598</w:t>
            </w:r>
          </w:p>
        </w:tc>
        <w:tc>
          <w:tcPr>
            <w:tcW w:w="851" w:type="dxa"/>
          </w:tcPr>
          <w:p w14:paraId="6BE5896A" w14:textId="50F6E45F" w:rsidR="004241AB" w:rsidRDefault="002309F8" w:rsidP="004241AB">
            <w:pPr>
              <w:jc w:val="right"/>
            </w:pPr>
            <w:r>
              <w:t>1711</w:t>
            </w:r>
          </w:p>
        </w:tc>
        <w:tc>
          <w:tcPr>
            <w:tcW w:w="992" w:type="dxa"/>
            <w:tcBorders>
              <w:top w:val="single" w:sz="4" w:space="0" w:color="auto"/>
              <w:left w:val="single" w:sz="4" w:space="0" w:color="auto"/>
              <w:bottom w:val="single" w:sz="4" w:space="0" w:color="auto"/>
              <w:right w:val="single" w:sz="4" w:space="0" w:color="auto"/>
            </w:tcBorders>
          </w:tcPr>
          <w:p w14:paraId="5FD5A755" w14:textId="5A3C8CAA" w:rsidR="004241AB" w:rsidRPr="005623AB" w:rsidRDefault="002309F8" w:rsidP="004241AB">
            <w:pPr>
              <w:jc w:val="right"/>
            </w:pPr>
            <w:r>
              <w:t>001258</w:t>
            </w:r>
          </w:p>
        </w:tc>
        <w:tc>
          <w:tcPr>
            <w:tcW w:w="1276" w:type="dxa"/>
          </w:tcPr>
          <w:p w14:paraId="22816396" w14:textId="4A9341A9" w:rsidR="004241AB" w:rsidRPr="005623AB" w:rsidRDefault="002309F8" w:rsidP="004241AB">
            <w:pPr>
              <w:jc w:val="right"/>
            </w:pPr>
            <w:r>
              <w:t>72500,78</w:t>
            </w:r>
          </w:p>
        </w:tc>
        <w:tc>
          <w:tcPr>
            <w:tcW w:w="1275" w:type="dxa"/>
          </w:tcPr>
          <w:p w14:paraId="58D6470F" w14:textId="6A6CC4BF" w:rsidR="004241AB" w:rsidRPr="005623AB" w:rsidRDefault="00FB388B" w:rsidP="004241AB">
            <w:pPr>
              <w:jc w:val="right"/>
            </w:pPr>
            <w:r>
              <w:t>2889,42</w:t>
            </w:r>
          </w:p>
        </w:tc>
      </w:tr>
      <w:tr w:rsidR="004241AB" w:rsidRPr="005623AB" w14:paraId="4D592564" w14:textId="77777777" w:rsidTr="005A32FA">
        <w:trPr>
          <w:trHeight w:val="270"/>
        </w:trPr>
        <w:tc>
          <w:tcPr>
            <w:tcW w:w="817" w:type="dxa"/>
            <w:shd w:val="clear" w:color="auto" w:fill="auto"/>
          </w:tcPr>
          <w:p w14:paraId="422D17EC" w14:textId="77777777" w:rsidR="004241AB" w:rsidRPr="005623AB" w:rsidRDefault="004241AB" w:rsidP="004241AB">
            <w:pPr>
              <w:numPr>
                <w:ilvl w:val="0"/>
                <w:numId w:val="3"/>
              </w:numPr>
              <w:jc w:val="right"/>
            </w:pPr>
          </w:p>
        </w:tc>
        <w:tc>
          <w:tcPr>
            <w:tcW w:w="1985" w:type="dxa"/>
          </w:tcPr>
          <w:p w14:paraId="56FB9785" w14:textId="56D6019E" w:rsidR="004241AB" w:rsidRPr="00AB242D" w:rsidRDefault="004241AB" w:rsidP="004241AB">
            <w:r w:rsidRPr="00AB242D">
              <w:t xml:space="preserve">Kelias Nr. </w:t>
            </w:r>
            <w:r>
              <w:t>A</w:t>
            </w:r>
            <w:r w:rsidR="00231F33">
              <w:t>67</w:t>
            </w:r>
            <w:r>
              <w:t xml:space="preserve"> </w:t>
            </w:r>
            <w:r w:rsidRPr="00AB242D">
              <w:t>(</w:t>
            </w:r>
            <w:r>
              <w:t xml:space="preserve">Privažiuojamasis kelias prie </w:t>
            </w:r>
            <w:r w:rsidR="00231F33">
              <w:t>dirbamų laukų nuo kelio Nr. A66</w:t>
            </w:r>
            <w:r w:rsidRPr="00AB242D">
              <w:t>)</w:t>
            </w:r>
          </w:p>
        </w:tc>
        <w:tc>
          <w:tcPr>
            <w:tcW w:w="1559" w:type="dxa"/>
          </w:tcPr>
          <w:p w14:paraId="0CF09A8B" w14:textId="7C37C3D7" w:rsidR="004241AB" w:rsidRDefault="00231F33" w:rsidP="004241AB">
            <w:proofErr w:type="spellStart"/>
            <w:r>
              <w:t>Peliuškų</w:t>
            </w:r>
            <w:proofErr w:type="spellEnd"/>
            <w:r>
              <w:t xml:space="preserve"> k</w:t>
            </w:r>
            <w:r w:rsidR="004241AB">
              <w:t>.,</w:t>
            </w:r>
            <w:r w:rsidR="004241AB" w:rsidRPr="00AB242D">
              <w:t xml:space="preserve"> Anykščių r. sav.</w:t>
            </w:r>
          </w:p>
        </w:tc>
        <w:tc>
          <w:tcPr>
            <w:tcW w:w="1559" w:type="dxa"/>
          </w:tcPr>
          <w:p w14:paraId="05657614" w14:textId="6E316011" w:rsidR="004241AB" w:rsidRDefault="00231F33" w:rsidP="004241AB">
            <w:pPr>
              <w:jc w:val="center"/>
            </w:pPr>
            <w:r>
              <w:t>4400-5948-8114</w:t>
            </w:r>
          </w:p>
        </w:tc>
        <w:tc>
          <w:tcPr>
            <w:tcW w:w="851" w:type="dxa"/>
          </w:tcPr>
          <w:p w14:paraId="206F9DDB" w14:textId="5CA506F3" w:rsidR="004241AB" w:rsidRDefault="00231F33" w:rsidP="004241AB">
            <w:pPr>
              <w:jc w:val="right"/>
            </w:pPr>
            <w:r>
              <w:t>255</w:t>
            </w:r>
          </w:p>
        </w:tc>
        <w:tc>
          <w:tcPr>
            <w:tcW w:w="992" w:type="dxa"/>
            <w:tcBorders>
              <w:top w:val="single" w:sz="4" w:space="0" w:color="auto"/>
              <w:left w:val="single" w:sz="4" w:space="0" w:color="auto"/>
              <w:bottom w:val="single" w:sz="4" w:space="0" w:color="auto"/>
              <w:right w:val="single" w:sz="4" w:space="0" w:color="auto"/>
            </w:tcBorders>
          </w:tcPr>
          <w:p w14:paraId="7507A40F" w14:textId="06089EA1" w:rsidR="004241AB" w:rsidRPr="005623AB" w:rsidRDefault="00231F33" w:rsidP="004241AB">
            <w:pPr>
              <w:jc w:val="right"/>
            </w:pPr>
            <w:r>
              <w:t>001259</w:t>
            </w:r>
          </w:p>
        </w:tc>
        <w:tc>
          <w:tcPr>
            <w:tcW w:w="1276" w:type="dxa"/>
          </w:tcPr>
          <w:p w14:paraId="412DDAEB" w14:textId="35E855D2" w:rsidR="004241AB" w:rsidRPr="005623AB" w:rsidRDefault="00231F33" w:rsidP="004241AB">
            <w:pPr>
              <w:jc w:val="right"/>
            </w:pPr>
            <w:r>
              <w:t>6282,70</w:t>
            </w:r>
          </w:p>
        </w:tc>
        <w:tc>
          <w:tcPr>
            <w:tcW w:w="1275" w:type="dxa"/>
          </w:tcPr>
          <w:p w14:paraId="173452CC" w14:textId="2DD54E77" w:rsidR="004241AB" w:rsidRPr="005623AB" w:rsidRDefault="00FB388B" w:rsidP="004241AB">
            <w:pPr>
              <w:jc w:val="right"/>
            </w:pPr>
            <w:r>
              <w:t>250,52</w:t>
            </w:r>
          </w:p>
        </w:tc>
      </w:tr>
      <w:tr w:rsidR="004241AB" w:rsidRPr="005623AB" w14:paraId="5D1BB1B9" w14:textId="77777777" w:rsidTr="005A32FA">
        <w:trPr>
          <w:trHeight w:val="270"/>
        </w:trPr>
        <w:tc>
          <w:tcPr>
            <w:tcW w:w="817" w:type="dxa"/>
            <w:shd w:val="clear" w:color="auto" w:fill="auto"/>
          </w:tcPr>
          <w:p w14:paraId="1492E844" w14:textId="77777777" w:rsidR="004241AB" w:rsidRPr="005623AB" w:rsidRDefault="004241AB" w:rsidP="004241AB">
            <w:pPr>
              <w:numPr>
                <w:ilvl w:val="0"/>
                <w:numId w:val="3"/>
              </w:numPr>
              <w:jc w:val="right"/>
            </w:pPr>
          </w:p>
        </w:tc>
        <w:tc>
          <w:tcPr>
            <w:tcW w:w="1985" w:type="dxa"/>
          </w:tcPr>
          <w:p w14:paraId="62E5431B" w14:textId="29D4280F" w:rsidR="004241AB" w:rsidRPr="00AB242D" w:rsidRDefault="004241AB" w:rsidP="004241AB">
            <w:r w:rsidRPr="00AB242D">
              <w:t xml:space="preserve">Kelias Nr. </w:t>
            </w:r>
            <w:r>
              <w:t>A</w:t>
            </w:r>
            <w:r w:rsidR="00231F33">
              <w:t>93</w:t>
            </w:r>
            <w:r>
              <w:t xml:space="preserve"> </w:t>
            </w:r>
            <w:r w:rsidRPr="00AB242D">
              <w:t>(</w:t>
            </w:r>
            <w:r>
              <w:t>Pravažiuojamasis kelias nuo kelio Nr. A</w:t>
            </w:r>
            <w:r w:rsidR="00231F33">
              <w:t>59 iki kelio Nr. A92</w:t>
            </w:r>
            <w:r w:rsidRPr="00AB242D">
              <w:t>)</w:t>
            </w:r>
          </w:p>
        </w:tc>
        <w:tc>
          <w:tcPr>
            <w:tcW w:w="1559" w:type="dxa"/>
          </w:tcPr>
          <w:p w14:paraId="104C4AD0" w14:textId="588989EA" w:rsidR="004241AB" w:rsidRDefault="004241AB" w:rsidP="004241AB">
            <w:r w:rsidRPr="00AB242D">
              <w:t>Anykščių r. sav.</w:t>
            </w:r>
          </w:p>
        </w:tc>
        <w:tc>
          <w:tcPr>
            <w:tcW w:w="1559" w:type="dxa"/>
          </w:tcPr>
          <w:p w14:paraId="59DEC588" w14:textId="074821C6" w:rsidR="004241AB" w:rsidRDefault="00231F33" w:rsidP="004241AB">
            <w:pPr>
              <w:jc w:val="center"/>
            </w:pPr>
            <w:r>
              <w:t>4400-5947-0438</w:t>
            </w:r>
          </w:p>
        </w:tc>
        <w:tc>
          <w:tcPr>
            <w:tcW w:w="851" w:type="dxa"/>
          </w:tcPr>
          <w:p w14:paraId="524CE68B" w14:textId="7A45C07B" w:rsidR="004241AB" w:rsidRDefault="00231F33" w:rsidP="004241AB">
            <w:pPr>
              <w:jc w:val="right"/>
            </w:pPr>
            <w:r>
              <w:t>1278</w:t>
            </w:r>
          </w:p>
        </w:tc>
        <w:tc>
          <w:tcPr>
            <w:tcW w:w="992" w:type="dxa"/>
            <w:tcBorders>
              <w:top w:val="single" w:sz="4" w:space="0" w:color="auto"/>
              <w:left w:val="single" w:sz="4" w:space="0" w:color="auto"/>
              <w:bottom w:val="single" w:sz="4" w:space="0" w:color="auto"/>
              <w:right w:val="single" w:sz="4" w:space="0" w:color="auto"/>
            </w:tcBorders>
          </w:tcPr>
          <w:p w14:paraId="6B35512A" w14:textId="6D6A980D" w:rsidR="004241AB" w:rsidRPr="005623AB" w:rsidRDefault="00231F33" w:rsidP="004241AB">
            <w:pPr>
              <w:jc w:val="right"/>
            </w:pPr>
            <w:r>
              <w:t>001280</w:t>
            </w:r>
          </w:p>
        </w:tc>
        <w:tc>
          <w:tcPr>
            <w:tcW w:w="1276" w:type="dxa"/>
          </w:tcPr>
          <w:p w14:paraId="77779CF5" w14:textId="447C6E37" w:rsidR="004241AB" w:rsidRPr="005623AB" w:rsidRDefault="00231F33" w:rsidP="004241AB">
            <w:pPr>
              <w:jc w:val="right"/>
            </w:pPr>
            <w:r>
              <w:t>54821,45</w:t>
            </w:r>
          </w:p>
        </w:tc>
        <w:tc>
          <w:tcPr>
            <w:tcW w:w="1275" w:type="dxa"/>
          </w:tcPr>
          <w:p w14:paraId="42CD6800" w14:textId="5DC11887" w:rsidR="004241AB" w:rsidRPr="005623AB" w:rsidRDefault="00FB388B" w:rsidP="004241AB">
            <w:pPr>
              <w:jc w:val="right"/>
            </w:pPr>
            <w:r>
              <w:t>2184,87</w:t>
            </w:r>
          </w:p>
        </w:tc>
      </w:tr>
      <w:tr w:rsidR="004241AB" w:rsidRPr="005623AB" w14:paraId="72D8841D" w14:textId="77777777" w:rsidTr="005A32FA">
        <w:trPr>
          <w:trHeight w:val="270"/>
        </w:trPr>
        <w:tc>
          <w:tcPr>
            <w:tcW w:w="817" w:type="dxa"/>
            <w:shd w:val="clear" w:color="auto" w:fill="auto"/>
          </w:tcPr>
          <w:p w14:paraId="58F49733" w14:textId="77777777" w:rsidR="004241AB" w:rsidRPr="005623AB" w:rsidRDefault="004241AB" w:rsidP="004241AB">
            <w:pPr>
              <w:numPr>
                <w:ilvl w:val="0"/>
                <w:numId w:val="3"/>
              </w:numPr>
              <w:jc w:val="right"/>
            </w:pPr>
          </w:p>
        </w:tc>
        <w:tc>
          <w:tcPr>
            <w:tcW w:w="1985" w:type="dxa"/>
          </w:tcPr>
          <w:p w14:paraId="3A59595E" w14:textId="2A61429F" w:rsidR="004241AB" w:rsidRPr="00AB242D" w:rsidRDefault="004241AB" w:rsidP="004241AB">
            <w:r w:rsidRPr="00AB242D">
              <w:t xml:space="preserve">Kelias Nr. </w:t>
            </w:r>
            <w:r>
              <w:t>A</w:t>
            </w:r>
            <w:r w:rsidR="00231F33">
              <w:t xml:space="preserve">96 </w:t>
            </w:r>
            <w:r w:rsidRPr="00AB242D">
              <w:t>(</w:t>
            </w:r>
            <w:r>
              <w:t>Pr</w:t>
            </w:r>
            <w:r w:rsidR="00231F33">
              <w:t>a</w:t>
            </w:r>
            <w:r>
              <w:t xml:space="preserve">važiuojamasis kelias </w:t>
            </w:r>
            <w:r w:rsidR="00231F33">
              <w:t xml:space="preserve">nuo </w:t>
            </w:r>
            <w:proofErr w:type="spellStart"/>
            <w:r w:rsidR="00231F33">
              <w:t>Volupio</w:t>
            </w:r>
            <w:proofErr w:type="spellEnd"/>
            <w:r w:rsidR="00231F33">
              <w:t xml:space="preserve"> g. iki Šilelio g., Naujųjų </w:t>
            </w:r>
            <w:proofErr w:type="spellStart"/>
            <w:r w:rsidR="00231F33">
              <w:t>Elmininkų</w:t>
            </w:r>
            <w:proofErr w:type="spellEnd"/>
            <w:r w:rsidR="00231F33">
              <w:t xml:space="preserve"> k.</w:t>
            </w:r>
            <w:r w:rsidRPr="00AB242D">
              <w:t>)</w:t>
            </w:r>
          </w:p>
        </w:tc>
        <w:tc>
          <w:tcPr>
            <w:tcW w:w="1559" w:type="dxa"/>
          </w:tcPr>
          <w:p w14:paraId="10C63CD3" w14:textId="56C1DF40" w:rsidR="004241AB" w:rsidRDefault="00231F33" w:rsidP="004241AB">
            <w:r>
              <w:t xml:space="preserve">Naujųjų </w:t>
            </w:r>
            <w:proofErr w:type="spellStart"/>
            <w:r>
              <w:t>Elmininkų</w:t>
            </w:r>
            <w:proofErr w:type="spellEnd"/>
            <w:r>
              <w:t xml:space="preserve"> k</w:t>
            </w:r>
            <w:r w:rsidR="004241AB">
              <w:t>.,</w:t>
            </w:r>
            <w:r w:rsidR="004241AB" w:rsidRPr="00AB242D">
              <w:t xml:space="preserve"> Anykščių r. sav.</w:t>
            </w:r>
          </w:p>
        </w:tc>
        <w:tc>
          <w:tcPr>
            <w:tcW w:w="1559" w:type="dxa"/>
          </w:tcPr>
          <w:p w14:paraId="20181DAE" w14:textId="6C4E60EB" w:rsidR="004241AB" w:rsidRDefault="00231F33" w:rsidP="004241AB">
            <w:pPr>
              <w:jc w:val="center"/>
            </w:pPr>
            <w:r>
              <w:t>4400-5947-9915</w:t>
            </w:r>
          </w:p>
        </w:tc>
        <w:tc>
          <w:tcPr>
            <w:tcW w:w="851" w:type="dxa"/>
          </w:tcPr>
          <w:p w14:paraId="58376A6F" w14:textId="7A03BA8C" w:rsidR="004241AB" w:rsidRDefault="00231F33" w:rsidP="004241AB">
            <w:pPr>
              <w:jc w:val="right"/>
            </w:pPr>
            <w:r>
              <w:t>968</w:t>
            </w:r>
          </w:p>
        </w:tc>
        <w:tc>
          <w:tcPr>
            <w:tcW w:w="992" w:type="dxa"/>
            <w:tcBorders>
              <w:top w:val="single" w:sz="4" w:space="0" w:color="auto"/>
              <w:left w:val="single" w:sz="4" w:space="0" w:color="auto"/>
              <w:bottom w:val="single" w:sz="4" w:space="0" w:color="auto"/>
              <w:right w:val="single" w:sz="4" w:space="0" w:color="auto"/>
            </w:tcBorders>
          </w:tcPr>
          <w:p w14:paraId="60FB1670" w14:textId="58556018" w:rsidR="004241AB" w:rsidRDefault="00231F33" w:rsidP="004241AB">
            <w:pPr>
              <w:jc w:val="right"/>
            </w:pPr>
            <w:r>
              <w:t>001282</w:t>
            </w:r>
          </w:p>
        </w:tc>
        <w:tc>
          <w:tcPr>
            <w:tcW w:w="1276" w:type="dxa"/>
          </w:tcPr>
          <w:p w14:paraId="1B98B908" w14:textId="104140E6" w:rsidR="004241AB" w:rsidRPr="005623AB" w:rsidRDefault="00231F33" w:rsidP="004241AB">
            <w:pPr>
              <w:jc w:val="right"/>
            </w:pPr>
            <w:r>
              <w:t>3734,18</w:t>
            </w:r>
          </w:p>
        </w:tc>
        <w:tc>
          <w:tcPr>
            <w:tcW w:w="1275" w:type="dxa"/>
          </w:tcPr>
          <w:p w14:paraId="4CFF226D" w14:textId="006C2FE0" w:rsidR="004241AB" w:rsidRPr="005623AB" w:rsidRDefault="00FB388B" w:rsidP="004241AB">
            <w:pPr>
              <w:jc w:val="right"/>
            </w:pPr>
            <w:r>
              <w:t>148,77</w:t>
            </w:r>
          </w:p>
        </w:tc>
      </w:tr>
      <w:tr w:rsidR="00231F33" w:rsidRPr="005623AB" w14:paraId="29272295" w14:textId="77777777" w:rsidTr="005A32FA">
        <w:trPr>
          <w:trHeight w:val="270"/>
        </w:trPr>
        <w:tc>
          <w:tcPr>
            <w:tcW w:w="817" w:type="dxa"/>
            <w:shd w:val="clear" w:color="auto" w:fill="auto"/>
          </w:tcPr>
          <w:p w14:paraId="3872FCCD" w14:textId="77777777" w:rsidR="00231F33" w:rsidRPr="005623AB" w:rsidRDefault="00231F33" w:rsidP="00231F33">
            <w:pPr>
              <w:numPr>
                <w:ilvl w:val="0"/>
                <w:numId w:val="3"/>
              </w:numPr>
              <w:jc w:val="right"/>
            </w:pPr>
          </w:p>
        </w:tc>
        <w:tc>
          <w:tcPr>
            <w:tcW w:w="1985" w:type="dxa"/>
          </w:tcPr>
          <w:p w14:paraId="2E5913F9" w14:textId="49BCC777" w:rsidR="00231F33" w:rsidRPr="005623AB" w:rsidRDefault="00231F33" w:rsidP="00231F33">
            <w:r w:rsidRPr="00AB242D">
              <w:t xml:space="preserve">Kelias Nr. </w:t>
            </w:r>
            <w:r>
              <w:t xml:space="preserve">A329 </w:t>
            </w:r>
            <w:r w:rsidRPr="00AB242D">
              <w:t>(</w:t>
            </w:r>
            <w:r>
              <w:t xml:space="preserve">Privažiuojamasis kelias iki dirbamų laukų </w:t>
            </w:r>
            <w:proofErr w:type="spellStart"/>
            <w:r>
              <w:t>Jokūbėliškio</w:t>
            </w:r>
            <w:proofErr w:type="spellEnd"/>
            <w:r>
              <w:t xml:space="preserve"> k. nuo kelio Nr. A130</w:t>
            </w:r>
            <w:r w:rsidRPr="00AB242D">
              <w:t xml:space="preserve">) </w:t>
            </w:r>
          </w:p>
        </w:tc>
        <w:tc>
          <w:tcPr>
            <w:tcW w:w="1559" w:type="dxa"/>
          </w:tcPr>
          <w:p w14:paraId="2A600695" w14:textId="7C4374B9" w:rsidR="00231F33" w:rsidRPr="005623AB" w:rsidRDefault="00231F33" w:rsidP="00231F33">
            <w:r w:rsidRPr="00AB242D">
              <w:t>Anykščių r. sav.</w:t>
            </w:r>
          </w:p>
        </w:tc>
        <w:tc>
          <w:tcPr>
            <w:tcW w:w="1559" w:type="dxa"/>
          </w:tcPr>
          <w:p w14:paraId="40E954C6" w14:textId="42E1EA26" w:rsidR="00231F33" w:rsidRPr="005623AB" w:rsidRDefault="00231F33" w:rsidP="00231F33">
            <w:pPr>
              <w:jc w:val="center"/>
            </w:pPr>
            <w:r>
              <w:t>4400-5945-9000</w:t>
            </w:r>
          </w:p>
        </w:tc>
        <w:tc>
          <w:tcPr>
            <w:tcW w:w="851" w:type="dxa"/>
          </w:tcPr>
          <w:p w14:paraId="5266172E" w14:textId="6FE080E7" w:rsidR="00231F33" w:rsidRPr="005623AB" w:rsidRDefault="00231F33" w:rsidP="00231F33">
            <w:pPr>
              <w:jc w:val="right"/>
            </w:pPr>
            <w:r>
              <w:t>528</w:t>
            </w:r>
          </w:p>
        </w:tc>
        <w:tc>
          <w:tcPr>
            <w:tcW w:w="992" w:type="dxa"/>
            <w:tcBorders>
              <w:top w:val="single" w:sz="4" w:space="0" w:color="auto"/>
              <w:left w:val="single" w:sz="4" w:space="0" w:color="auto"/>
              <w:bottom w:val="single" w:sz="4" w:space="0" w:color="auto"/>
              <w:right w:val="single" w:sz="4" w:space="0" w:color="auto"/>
            </w:tcBorders>
          </w:tcPr>
          <w:p w14:paraId="31942517" w14:textId="12BE1A9A" w:rsidR="00231F33" w:rsidRPr="005623AB" w:rsidRDefault="00231F33" w:rsidP="00231F33">
            <w:pPr>
              <w:jc w:val="right"/>
            </w:pPr>
            <w:r>
              <w:t>012831</w:t>
            </w:r>
          </w:p>
        </w:tc>
        <w:tc>
          <w:tcPr>
            <w:tcW w:w="1276" w:type="dxa"/>
          </w:tcPr>
          <w:p w14:paraId="1B5FB3FB" w14:textId="220F4304" w:rsidR="00231F33" w:rsidRPr="005623AB" w:rsidRDefault="00231F33" w:rsidP="00231F33">
            <w:pPr>
              <w:jc w:val="right"/>
            </w:pPr>
            <w:r>
              <w:t>2396,00</w:t>
            </w:r>
          </w:p>
        </w:tc>
        <w:tc>
          <w:tcPr>
            <w:tcW w:w="1275" w:type="dxa"/>
          </w:tcPr>
          <w:p w14:paraId="418868BE" w14:textId="57F21366" w:rsidR="00231F33" w:rsidRPr="005623AB" w:rsidRDefault="00FB388B" w:rsidP="00231F33">
            <w:pPr>
              <w:jc w:val="right"/>
            </w:pPr>
            <w:r>
              <w:t>1946,90</w:t>
            </w:r>
          </w:p>
        </w:tc>
      </w:tr>
      <w:tr w:rsidR="00231F33" w:rsidRPr="005623AB" w14:paraId="052ADFA6" w14:textId="77777777" w:rsidTr="005A32FA">
        <w:trPr>
          <w:trHeight w:val="270"/>
        </w:trPr>
        <w:tc>
          <w:tcPr>
            <w:tcW w:w="817" w:type="dxa"/>
            <w:shd w:val="clear" w:color="auto" w:fill="auto"/>
          </w:tcPr>
          <w:p w14:paraId="2AA686A0" w14:textId="77777777" w:rsidR="00231F33" w:rsidRPr="005623AB" w:rsidRDefault="00231F33" w:rsidP="00231F33">
            <w:pPr>
              <w:numPr>
                <w:ilvl w:val="0"/>
                <w:numId w:val="3"/>
              </w:numPr>
            </w:pPr>
          </w:p>
        </w:tc>
        <w:tc>
          <w:tcPr>
            <w:tcW w:w="1985" w:type="dxa"/>
          </w:tcPr>
          <w:p w14:paraId="51875EBF" w14:textId="0776E480" w:rsidR="00231F33" w:rsidRPr="00AB242D" w:rsidRDefault="00231F33" w:rsidP="00231F33">
            <w:r w:rsidRPr="00AB242D">
              <w:t xml:space="preserve">Kelias Nr. </w:t>
            </w:r>
            <w:r>
              <w:t xml:space="preserve">A364 </w:t>
            </w:r>
            <w:r w:rsidRPr="00AB242D">
              <w:t>(</w:t>
            </w:r>
            <w:r>
              <w:t xml:space="preserve">Privažiuojamasis kelias iki dirbamų laukų </w:t>
            </w:r>
            <w:proofErr w:type="spellStart"/>
            <w:r>
              <w:t>Jokūbėliškio</w:t>
            </w:r>
            <w:proofErr w:type="spellEnd"/>
            <w:r>
              <w:t xml:space="preserve"> k. nuo kelio Nr. A130, II</w:t>
            </w:r>
            <w:r w:rsidRPr="00AB242D">
              <w:t>)</w:t>
            </w:r>
          </w:p>
        </w:tc>
        <w:tc>
          <w:tcPr>
            <w:tcW w:w="1559" w:type="dxa"/>
          </w:tcPr>
          <w:p w14:paraId="514AAF2F" w14:textId="2D753D9B" w:rsidR="00231F33" w:rsidRDefault="00231F33" w:rsidP="00231F33">
            <w:r w:rsidRPr="00AB242D">
              <w:t>Anykščių r. sav.</w:t>
            </w:r>
          </w:p>
        </w:tc>
        <w:tc>
          <w:tcPr>
            <w:tcW w:w="1559" w:type="dxa"/>
          </w:tcPr>
          <w:p w14:paraId="392F8A32" w14:textId="546805E0" w:rsidR="00231F33" w:rsidRDefault="00231F33" w:rsidP="00231F33">
            <w:pPr>
              <w:jc w:val="center"/>
            </w:pPr>
            <w:r>
              <w:t>4400-5949-3168</w:t>
            </w:r>
          </w:p>
        </w:tc>
        <w:tc>
          <w:tcPr>
            <w:tcW w:w="851" w:type="dxa"/>
          </w:tcPr>
          <w:p w14:paraId="6FD57E1F" w14:textId="2F027B76" w:rsidR="00231F33" w:rsidRDefault="00231F33" w:rsidP="00231F33">
            <w:pPr>
              <w:jc w:val="right"/>
            </w:pPr>
            <w:r>
              <w:t>472</w:t>
            </w:r>
          </w:p>
        </w:tc>
        <w:tc>
          <w:tcPr>
            <w:tcW w:w="992" w:type="dxa"/>
            <w:shd w:val="clear" w:color="auto" w:fill="auto"/>
          </w:tcPr>
          <w:p w14:paraId="6C5462EB" w14:textId="2D2C08F1" w:rsidR="00231F33" w:rsidRPr="005623AB" w:rsidRDefault="00231F33" w:rsidP="00231F33">
            <w:pPr>
              <w:jc w:val="right"/>
            </w:pPr>
            <w:r>
              <w:t>012842</w:t>
            </w:r>
          </w:p>
        </w:tc>
        <w:tc>
          <w:tcPr>
            <w:tcW w:w="1276" w:type="dxa"/>
          </w:tcPr>
          <w:p w14:paraId="7C63D4B8" w14:textId="479820E8" w:rsidR="00231F33" w:rsidRPr="005623AB" w:rsidRDefault="00231F33" w:rsidP="00231F33">
            <w:pPr>
              <w:jc w:val="right"/>
            </w:pPr>
            <w:r>
              <w:t>2366,00</w:t>
            </w:r>
          </w:p>
        </w:tc>
        <w:tc>
          <w:tcPr>
            <w:tcW w:w="1275" w:type="dxa"/>
          </w:tcPr>
          <w:p w14:paraId="1CE480B8" w14:textId="073650D7" w:rsidR="00231F33" w:rsidRPr="005623AB" w:rsidRDefault="00FB388B" w:rsidP="00231F33">
            <w:pPr>
              <w:jc w:val="right"/>
            </w:pPr>
            <w:r>
              <w:t>1922,30</w:t>
            </w:r>
          </w:p>
        </w:tc>
      </w:tr>
      <w:tr w:rsidR="00231F33" w:rsidRPr="005623AB" w14:paraId="11198AEB" w14:textId="77777777" w:rsidTr="005A32FA">
        <w:trPr>
          <w:trHeight w:val="270"/>
        </w:trPr>
        <w:tc>
          <w:tcPr>
            <w:tcW w:w="817" w:type="dxa"/>
            <w:shd w:val="clear" w:color="auto" w:fill="auto"/>
          </w:tcPr>
          <w:p w14:paraId="769F8CAC" w14:textId="77777777" w:rsidR="00231F33" w:rsidRPr="005623AB" w:rsidRDefault="00231F33" w:rsidP="00231F33">
            <w:pPr>
              <w:numPr>
                <w:ilvl w:val="0"/>
                <w:numId w:val="3"/>
              </w:numPr>
            </w:pPr>
          </w:p>
        </w:tc>
        <w:tc>
          <w:tcPr>
            <w:tcW w:w="1985" w:type="dxa"/>
          </w:tcPr>
          <w:p w14:paraId="61E49426" w14:textId="4187279C" w:rsidR="00231F33" w:rsidRPr="00AB242D" w:rsidRDefault="00DD509F" w:rsidP="00231F33">
            <w:r>
              <w:t xml:space="preserve">Kelias Nr. A60 (Privažiuojamasis kelias nuo kelio Nr. A59 iki kelio Nr. </w:t>
            </w:r>
            <w:r w:rsidR="006D347E">
              <w:t>A</w:t>
            </w:r>
            <w:r>
              <w:t>57)</w:t>
            </w:r>
          </w:p>
        </w:tc>
        <w:tc>
          <w:tcPr>
            <w:tcW w:w="1559" w:type="dxa"/>
          </w:tcPr>
          <w:p w14:paraId="191464C7" w14:textId="517E63C2" w:rsidR="00231F33" w:rsidRDefault="00DD509F" w:rsidP="00231F33">
            <w:r w:rsidRPr="00AB242D">
              <w:t>Anykščių r. sav.</w:t>
            </w:r>
          </w:p>
        </w:tc>
        <w:tc>
          <w:tcPr>
            <w:tcW w:w="1559" w:type="dxa"/>
          </w:tcPr>
          <w:p w14:paraId="3E6ADA25" w14:textId="561C9F8C" w:rsidR="00231F33" w:rsidRDefault="00DD509F" w:rsidP="00231F33">
            <w:pPr>
              <w:jc w:val="center"/>
            </w:pPr>
            <w:r>
              <w:t>4400-5955-3967</w:t>
            </w:r>
          </w:p>
        </w:tc>
        <w:tc>
          <w:tcPr>
            <w:tcW w:w="851" w:type="dxa"/>
          </w:tcPr>
          <w:p w14:paraId="243F8B98" w14:textId="0E7B3F98" w:rsidR="00231F33" w:rsidRDefault="00DD509F" w:rsidP="00231F33">
            <w:pPr>
              <w:jc w:val="right"/>
            </w:pPr>
            <w:r>
              <w:t>1431</w:t>
            </w:r>
          </w:p>
        </w:tc>
        <w:tc>
          <w:tcPr>
            <w:tcW w:w="992" w:type="dxa"/>
            <w:shd w:val="clear" w:color="auto" w:fill="auto"/>
          </w:tcPr>
          <w:p w14:paraId="34DB0B01" w14:textId="468B5979" w:rsidR="00231F33" w:rsidRPr="005623AB" w:rsidRDefault="00DD509F" w:rsidP="00231F33">
            <w:pPr>
              <w:jc w:val="right"/>
            </w:pPr>
            <w:r>
              <w:t>001252</w:t>
            </w:r>
          </w:p>
        </w:tc>
        <w:tc>
          <w:tcPr>
            <w:tcW w:w="1276" w:type="dxa"/>
          </w:tcPr>
          <w:p w14:paraId="5241F576" w14:textId="5B27D85A" w:rsidR="00231F33" w:rsidRPr="005623AB" w:rsidRDefault="00971298" w:rsidP="00231F33">
            <w:pPr>
              <w:jc w:val="right"/>
            </w:pPr>
            <w:r>
              <w:t>68827,09</w:t>
            </w:r>
          </w:p>
        </w:tc>
        <w:tc>
          <w:tcPr>
            <w:tcW w:w="1275" w:type="dxa"/>
          </w:tcPr>
          <w:p w14:paraId="47729060" w14:textId="65A96502" w:rsidR="00231F33" w:rsidRPr="005623AB" w:rsidRDefault="00FB388B" w:rsidP="00231F33">
            <w:pPr>
              <w:jc w:val="right"/>
            </w:pPr>
            <w:r>
              <w:t>2743,19</w:t>
            </w:r>
          </w:p>
        </w:tc>
      </w:tr>
      <w:tr w:rsidR="00DD509F" w:rsidRPr="005623AB" w14:paraId="4BE55FCE" w14:textId="77777777" w:rsidTr="005A32FA">
        <w:trPr>
          <w:trHeight w:val="270"/>
        </w:trPr>
        <w:tc>
          <w:tcPr>
            <w:tcW w:w="817" w:type="dxa"/>
            <w:shd w:val="clear" w:color="auto" w:fill="auto"/>
          </w:tcPr>
          <w:p w14:paraId="100DE61E" w14:textId="77777777" w:rsidR="00DD509F" w:rsidRPr="005623AB" w:rsidRDefault="00DD509F" w:rsidP="00DD509F">
            <w:pPr>
              <w:numPr>
                <w:ilvl w:val="0"/>
                <w:numId w:val="3"/>
              </w:numPr>
            </w:pPr>
          </w:p>
        </w:tc>
        <w:tc>
          <w:tcPr>
            <w:tcW w:w="1985" w:type="dxa"/>
          </w:tcPr>
          <w:p w14:paraId="0041C3FA" w14:textId="4615F576" w:rsidR="00DD509F" w:rsidRPr="005623AB" w:rsidRDefault="00DD509F" w:rsidP="00DD509F">
            <w:r w:rsidRPr="00AB242D">
              <w:t xml:space="preserve">Kelias Nr. </w:t>
            </w:r>
            <w:r>
              <w:t xml:space="preserve">A141 </w:t>
            </w:r>
            <w:r w:rsidRPr="00AB242D">
              <w:t>(</w:t>
            </w:r>
            <w:r>
              <w:t xml:space="preserve">Privažiuojamasis kelias iki gyvenamųjų namų nuo </w:t>
            </w:r>
            <w:proofErr w:type="spellStart"/>
            <w:r>
              <w:t>Janydžių</w:t>
            </w:r>
            <w:proofErr w:type="spellEnd"/>
            <w:r>
              <w:t xml:space="preserve"> g., </w:t>
            </w:r>
            <w:proofErr w:type="spellStart"/>
            <w:r>
              <w:t>Janydžių</w:t>
            </w:r>
            <w:proofErr w:type="spellEnd"/>
            <w:r>
              <w:t xml:space="preserve"> vs.</w:t>
            </w:r>
            <w:r w:rsidRPr="00AB242D">
              <w:t>)</w:t>
            </w:r>
          </w:p>
        </w:tc>
        <w:tc>
          <w:tcPr>
            <w:tcW w:w="1559" w:type="dxa"/>
          </w:tcPr>
          <w:p w14:paraId="7607EE56" w14:textId="73A15041" w:rsidR="00DD509F" w:rsidRPr="005623AB" w:rsidRDefault="00DD509F" w:rsidP="00DD509F">
            <w:proofErr w:type="spellStart"/>
            <w:r>
              <w:t>Janydžių</w:t>
            </w:r>
            <w:proofErr w:type="spellEnd"/>
            <w:r>
              <w:t xml:space="preserve"> vs., </w:t>
            </w:r>
            <w:r w:rsidRPr="00AB242D">
              <w:t>Anykščių r. sav.</w:t>
            </w:r>
          </w:p>
        </w:tc>
        <w:tc>
          <w:tcPr>
            <w:tcW w:w="1559" w:type="dxa"/>
          </w:tcPr>
          <w:p w14:paraId="294F5301" w14:textId="2C325A56" w:rsidR="00DD509F" w:rsidRPr="005623AB" w:rsidRDefault="00DD509F" w:rsidP="00DD509F">
            <w:pPr>
              <w:jc w:val="center"/>
            </w:pPr>
            <w:r>
              <w:t>4400-5946-8665</w:t>
            </w:r>
          </w:p>
        </w:tc>
        <w:tc>
          <w:tcPr>
            <w:tcW w:w="851" w:type="dxa"/>
          </w:tcPr>
          <w:p w14:paraId="633015AB" w14:textId="65330BB8" w:rsidR="00DD509F" w:rsidRPr="005623AB" w:rsidRDefault="00DD509F" w:rsidP="00DD509F">
            <w:pPr>
              <w:jc w:val="right"/>
            </w:pPr>
            <w:r>
              <w:t>589</w:t>
            </w:r>
          </w:p>
        </w:tc>
        <w:tc>
          <w:tcPr>
            <w:tcW w:w="992" w:type="dxa"/>
            <w:shd w:val="clear" w:color="auto" w:fill="auto"/>
          </w:tcPr>
          <w:p w14:paraId="46BC25D3" w14:textId="7CF247C6" w:rsidR="00DD509F" w:rsidRPr="005623AB" w:rsidRDefault="00DD509F" w:rsidP="00DD509F">
            <w:pPr>
              <w:jc w:val="right"/>
            </w:pPr>
            <w:r>
              <w:t>002730</w:t>
            </w:r>
          </w:p>
        </w:tc>
        <w:tc>
          <w:tcPr>
            <w:tcW w:w="1276" w:type="dxa"/>
          </w:tcPr>
          <w:p w14:paraId="3B03EE4A" w14:textId="7B5E4957" w:rsidR="00DD509F" w:rsidRPr="005623AB" w:rsidRDefault="00971298" w:rsidP="00DD509F">
            <w:pPr>
              <w:jc w:val="right"/>
            </w:pPr>
            <w:r>
              <w:t>23412,80</w:t>
            </w:r>
          </w:p>
        </w:tc>
        <w:tc>
          <w:tcPr>
            <w:tcW w:w="1275" w:type="dxa"/>
          </w:tcPr>
          <w:p w14:paraId="20D9502C" w14:textId="18FCADC4" w:rsidR="00DD509F" w:rsidRPr="005623AB" w:rsidRDefault="00FB388B" w:rsidP="00DD509F">
            <w:pPr>
              <w:jc w:val="right"/>
            </w:pPr>
            <w:r>
              <w:t>933,07</w:t>
            </w:r>
          </w:p>
        </w:tc>
      </w:tr>
      <w:tr w:rsidR="00DD509F" w:rsidRPr="005623AB" w14:paraId="51904C1F" w14:textId="77777777" w:rsidTr="005A32FA">
        <w:trPr>
          <w:trHeight w:val="270"/>
        </w:trPr>
        <w:tc>
          <w:tcPr>
            <w:tcW w:w="817" w:type="dxa"/>
            <w:shd w:val="clear" w:color="auto" w:fill="auto"/>
          </w:tcPr>
          <w:p w14:paraId="5C5189B0" w14:textId="77777777" w:rsidR="00DD509F" w:rsidRPr="005623AB" w:rsidRDefault="00DD509F" w:rsidP="00DD509F">
            <w:pPr>
              <w:numPr>
                <w:ilvl w:val="0"/>
                <w:numId w:val="3"/>
              </w:numPr>
            </w:pPr>
          </w:p>
        </w:tc>
        <w:tc>
          <w:tcPr>
            <w:tcW w:w="1985" w:type="dxa"/>
          </w:tcPr>
          <w:p w14:paraId="3F1C13D5" w14:textId="59BCF81C" w:rsidR="00DD509F" w:rsidRPr="005623AB" w:rsidRDefault="00DD509F" w:rsidP="00DD509F">
            <w:r>
              <w:t xml:space="preserve">Kelias Nr. A365 (Privažiuojamasis kelias iki dirbamų laukų </w:t>
            </w:r>
            <w:proofErr w:type="spellStart"/>
            <w:r>
              <w:t>Jokūbėliškio</w:t>
            </w:r>
            <w:proofErr w:type="spellEnd"/>
            <w:r>
              <w:t xml:space="preserve"> k. nuo kelio Nr. </w:t>
            </w:r>
            <w:r w:rsidR="006D347E">
              <w:t>A</w:t>
            </w:r>
            <w:r>
              <w:t>130, III)</w:t>
            </w:r>
          </w:p>
        </w:tc>
        <w:tc>
          <w:tcPr>
            <w:tcW w:w="1559" w:type="dxa"/>
          </w:tcPr>
          <w:p w14:paraId="3331A5A0" w14:textId="33F8F30A" w:rsidR="00DD509F" w:rsidRPr="005623AB" w:rsidRDefault="00DD509F" w:rsidP="00DD509F">
            <w:proofErr w:type="spellStart"/>
            <w:r>
              <w:t>Jokūbėliškio</w:t>
            </w:r>
            <w:proofErr w:type="spellEnd"/>
            <w:r>
              <w:t xml:space="preserve"> k., </w:t>
            </w:r>
            <w:r w:rsidRPr="00AB242D">
              <w:t>Anykščių r. sav.</w:t>
            </w:r>
          </w:p>
        </w:tc>
        <w:tc>
          <w:tcPr>
            <w:tcW w:w="1559" w:type="dxa"/>
          </w:tcPr>
          <w:p w14:paraId="12ABBD66" w14:textId="0AA04C8D" w:rsidR="00DD509F" w:rsidRDefault="00DD509F" w:rsidP="00DD509F">
            <w:pPr>
              <w:jc w:val="center"/>
            </w:pPr>
            <w:r>
              <w:t>4400-5948-4325</w:t>
            </w:r>
          </w:p>
        </w:tc>
        <w:tc>
          <w:tcPr>
            <w:tcW w:w="851" w:type="dxa"/>
          </w:tcPr>
          <w:p w14:paraId="618DB676" w14:textId="313B5353" w:rsidR="00DD509F" w:rsidRDefault="00DD509F" w:rsidP="00DD509F">
            <w:pPr>
              <w:jc w:val="right"/>
            </w:pPr>
            <w:r>
              <w:t>318</w:t>
            </w:r>
          </w:p>
        </w:tc>
        <w:tc>
          <w:tcPr>
            <w:tcW w:w="992" w:type="dxa"/>
            <w:shd w:val="clear" w:color="auto" w:fill="auto"/>
          </w:tcPr>
          <w:p w14:paraId="149DC6DA" w14:textId="3E0C86D9" w:rsidR="00DD509F" w:rsidRDefault="00DD509F" w:rsidP="00DD509F">
            <w:pPr>
              <w:jc w:val="right"/>
            </w:pPr>
            <w:r>
              <w:t>012843</w:t>
            </w:r>
          </w:p>
        </w:tc>
        <w:tc>
          <w:tcPr>
            <w:tcW w:w="1276" w:type="dxa"/>
          </w:tcPr>
          <w:p w14:paraId="03E267F3" w14:textId="3D92CB39" w:rsidR="00DD509F" w:rsidRPr="00DA2796" w:rsidRDefault="00971298" w:rsidP="00DD509F">
            <w:pPr>
              <w:jc w:val="right"/>
            </w:pPr>
            <w:r>
              <w:t>1980,00</w:t>
            </w:r>
          </w:p>
        </w:tc>
        <w:tc>
          <w:tcPr>
            <w:tcW w:w="1275" w:type="dxa"/>
          </w:tcPr>
          <w:p w14:paraId="1FBA8515" w14:textId="56F2C271" w:rsidR="00DD509F" w:rsidRPr="00DA2796" w:rsidRDefault="00FB388B" w:rsidP="00DD509F">
            <w:pPr>
              <w:jc w:val="right"/>
            </w:pPr>
            <w:r>
              <w:t>1608,75</w:t>
            </w:r>
          </w:p>
        </w:tc>
      </w:tr>
      <w:tr w:rsidR="00DD509F" w:rsidRPr="005623AB" w14:paraId="5F2B7E36" w14:textId="77777777" w:rsidTr="005A32FA">
        <w:trPr>
          <w:trHeight w:val="270"/>
        </w:trPr>
        <w:tc>
          <w:tcPr>
            <w:tcW w:w="817" w:type="dxa"/>
            <w:shd w:val="clear" w:color="auto" w:fill="auto"/>
          </w:tcPr>
          <w:p w14:paraId="2A11DAFF" w14:textId="77777777" w:rsidR="00DD509F" w:rsidRPr="005623AB" w:rsidRDefault="00DD509F" w:rsidP="00DD509F">
            <w:pPr>
              <w:numPr>
                <w:ilvl w:val="0"/>
                <w:numId w:val="3"/>
              </w:numPr>
            </w:pPr>
          </w:p>
        </w:tc>
        <w:tc>
          <w:tcPr>
            <w:tcW w:w="1985" w:type="dxa"/>
          </w:tcPr>
          <w:p w14:paraId="0A0B1FDD" w14:textId="3D824452" w:rsidR="00DD509F" w:rsidRPr="00564399" w:rsidRDefault="00DD509F" w:rsidP="00DD509F">
            <w:r>
              <w:t>Kelias Nr. A65 (Pravažiuojamasis kelias nuo kelio Nr. A319 iki Rubikių k.)</w:t>
            </w:r>
          </w:p>
        </w:tc>
        <w:tc>
          <w:tcPr>
            <w:tcW w:w="1559" w:type="dxa"/>
          </w:tcPr>
          <w:p w14:paraId="67D20FBD" w14:textId="7BB842F3" w:rsidR="00DD509F" w:rsidRPr="00564399" w:rsidRDefault="00DD509F" w:rsidP="00DD509F">
            <w:r w:rsidRPr="00AB242D">
              <w:t>Anykščių r. sav.</w:t>
            </w:r>
          </w:p>
        </w:tc>
        <w:tc>
          <w:tcPr>
            <w:tcW w:w="1559" w:type="dxa"/>
          </w:tcPr>
          <w:p w14:paraId="00B2B72E" w14:textId="1053FB8B" w:rsidR="00DD509F" w:rsidRDefault="00DD509F" w:rsidP="00DD509F">
            <w:pPr>
              <w:jc w:val="center"/>
            </w:pPr>
            <w:r>
              <w:t>4400-5946-8954</w:t>
            </w:r>
          </w:p>
        </w:tc>
        <w:tc>
          <w:tcPr>
            <w:tcW w:w="851" w:type="dxa"/>
          </w:tcPr>
          <w:p w14:paraId="632A1A4E" w14:textId="30DDFF34" w:rsidR="00DD509F" w:rsidRDefault="00DD509F" w:rsidP="00DD509F">
            <w:pPr>
              <w:jc w:val="right"/>
            </w:pPr>
            <w:r>
              <w:t>1515</w:t>
            </w:r>
          </w:p>
        </w:tc>
        <w:tc>
          <w:tcPr>
            <w:tcW w:w="992" w:type="dxa"/>
            <w:shd w:val="clear" w:color="auto" w:fill="auto"/>
          </w:tcPr>
          <w:p w14:paraId="613FFDD3" w14:textId="676843BC" w:rsidR="00DD509F" w:rsidRDefault="00DD509F" w:rsidP="00DD509F">
            <w:pPr>
              <w:jc w:val="right"/>
            </w:pPr>
            <w:r>
              <w:t>001257</w:t>
            </w:r>
          </w:p>
        </w:tc>
        <w:tc>
          <w:tcPr>
            <w:tcW w:w="1276" w:type="dxa"/>
          </w:tcPr>
          <w:p w14:paraId="6EF964A3" w14:textId="679EB553" w:rsidR="00DD509F" w:rsidRPr="00DA2796" w:rsidRDefault="00971298" w:rsidP="00DD509F">
            <w:pPr>
              <w:jc w:val="right"/>
            </w:pPr>
            <w:r>
              <w:t>65974,59</w:t>
            </w:r>
          </w:p>
        </w:tc>
        <w:tc>
          <w:tcPr>
            <w:tcW w:w="1275" w:type="dxa"/>
          </w:tcPr>
          <w:p w14:paraId="7096AB03" w14:textId="3852A3D2" w:rsidR="00DD509F" w:rsidRPr="00DA2796" w:rsidRDefault="00FB388B" w:rsidP="00DD509F">
            <w:pPr>
              <w:jc w:val="right"/>
            </w:pPr>
            <w:r>
              <w:t>2629,27</w:t>
            </w:r>
          </w:p>
        </w:tc>
      </w:tr>
      <w:tr w:rsidR="006D347E" w:rsidRPr="005623AB" w14:paraId="44B7053C" w14:textId="77777777" w:rsidTr="005A32FA">
        <w:trPr>
          <w:trHeight w:val="270"/>
        </w:trPr>
        <w:tc>
          <w:tcPr>
            <w:tcW w:w="817" w:type="dxa"/>
            <w:shd w:val="clear" w:color="auto" w:fill="auto"/>
          </w:tcPr>
          <w:p w14:paraId="002D31B7" w14:textId="77777777" w:rsidR="006D347E" w:rsidRPr="005623AB" w:rsidRDefault="006D347E" w:rsidP="006D347E">
            <w:pPr>
              <w:numPr>
                <w:ilvl w:val="0"/>
                <w:numId w:val="3"/>
              </w:numPr>
            </w:pPr>
          </w:p>
        </w:tc>
        <w:tc>
          <w:tcPr>
            <w:tcW w:w="1985" w:type="dxa"/>
          </w:tcPr>
          <w:p w14:paraId="60D8E7B6" w14:textId="6FE25AA9" w:rsidR="006D347E" w:rsidRDefault="006D347E" w:rsidP="006D347E">
            <w:r>
              <w:t xml:space="preserve">Kelias Nr. A91 (Pravažiuojamasis kelias prie dirbamų laukų </w:t>
            </w:r>
            <w:proofErr w:type="spellStart"/>
            <w:r>
              <w:t>Bikūnų</w:t>
            </w:r>
            <w:proofErr w:type="spellEnd"/>
            <w:r>
              <w:t xml:space="preserve"> k. nuo kelio Nr. A130)</w:t>
            </w:r>
          </w:p>
        </w:tc>
        <w:tc>
          <w:tcPr>
            <w:tcW w:w="1559" w:type="dxa"/>
          </w:tcPr>
          <w:p w14:paraId="7C3E0DBA" w14:textId="26E8920A" w:rsidR="006D347E" w:rsidRPr="00AB242D" w:rsidRDefault="00FC1387" w:rsidP="006D347E">
            <w:proofErr w:type="spellStart"/>
            <w:r>
              <w:t>Bikūnų</w:t>
            </w:r>
            <w:proofErr w:type="spellEnd"/>
            <w:r>
              <w:t xml:space="preserve"> k., </w:t>
            </w:r>
            <w:r w:rsidR="006D347E" w:rsidRPr="00AB242D">
              <w:t>Anykščių r. sav.</w:t>
            </w:r>
          </w:p>
        </w:tc>
        <w:tc>
          <w:tcPr>
            <w:tcW w:w="1559" w:type="dxa"/>
          </w:tcPr>
          <w:p w14:paraId="73A19446" w14:textId="78685B3A" w:rsidR="006D347E" w:rsidRDefault="00FC1387" w:rsidP="006D347E">
            <w:pPr>
              <w:jc w:val="center"/>
            </w:pPr>
            <w:r>
              <w:t>4400-5952-5550</w:t>
            </w:r>
          </w:p>
        </w:tc>
        <w:tc>
          <w:tcPr>
            <w:tcW w:w="851" w:type="dxa"/>
          </w:tcPr>
          <w:p w14:paraId="18C23D70" w14:textId="204EFFE2" w:rsidR="006D347E" w:rsidRDefault="00FC1387" w:rsidP="006D347E">
            <w:pPr>
              <w:jc w:val="right"/>
            </w:pPr>
            <w:r>
              <w:t>1661</w:t>
            </w:r>
          </w:p>
        </w:tc>
        <w:tc>
          <w:tcPr>
            <w:tcW w:w="992" w:type="dxa"/>
            <w:shd w:val="clear" w:color="auto" w:fill="auto"/>
          </w:tcPr>
          <w:p w14:paraId="6EBBBCD7" w14:textId="597613E0" w:rsidR="006D347E" w:rsidRDefault="00FC1387" w:rsidP="006D347E">
            <w:pPr>
              <w:jc w:val="right"/>
            </w:pPr>
            <w:r>
              <w:t>002847</w:t>
            </w:r>
          </w:p>
        </w:tc>
        <w:tc>
          <w:tcPr>
            <w:tcW w:w="1276" w:type="dxa"/>
          </w:tcPr>
          <w:p w14:paraId="33486510" w14:textId="3F6874F0" w:rsidR="006D347E" w:rsidRPr="00A97EA9" w:rsidRDefault="00971298" w:rsidP="006D347E">
            <w:pPr>
              <w:jc w:val="right"/>
            </w:pPr>
            <w:r w:rsidRPr="00A97EA9">
              <w:t>101902,06</w:t>
            </w:r>
          </w:p>
        </w:tc>
        <w:tc>
          <w:tcPr>
            <w:tcW w:w="1275" w:type="dxa"/>
          </w:tcPr>
          <w:p w14:paraId="7B59F272" w14:textId="516E47A7" w:rsidR="006D347E" w:rsidRPr="00DA2796" w:rsidRDefault="00FB388B" w:rsidP="006D347E">
            <w:pPr>
              <w:jc w:val="right"/>
            </w:pPr>
            <w:r>
              <w:t>4061,47</w:t>
            </w:r>
          </w:p>
        </w:tc>
      </w:tr>
      <w:tr w:rsidR="00FC1387" w:rsidRPr="005623AB" w14:paraId="3B6C354C" w14:textId="77777777" w:rsidTr="005A32FA">
        <w:trPr>
          <w:trHeight w:val="270"/>
        </w:trPr>
        <w:tc>
          <w:tcPr>
            <w:tcW w:w="817" w:type="dxa"/>
            <w:shd w:val="clear" w:color="auto" w:fill="auto"/>
          </w:tcPr>
          <w:p w14:paraId="2C5454E0" w14:textId="77777777" w:rsidR="00FC1387" w:rsidRPr="005623AB" w:rsidRDefault="00FC1387" w:rsidP="00FC1387">
            <w:pPr>
              <w:numPr>
                <w:ilvl w:val="0"/>
                <w:numId w:val="3"/>
              </w:numPr>
            </w:pPr>
          </w:p>
        </w:tc>
        <w:tc>
          <w:tcPr>
            <w:tcW w:w="1985" w:type="dxa"/>
          </w:tcPr>
          <w:p w14:paraId="3A48D969" w14:textId="077655C1" w:rsidR="00FC1387" w:rsidRDefault="00FC1387" w:rsidP="00FC1387">
            <w:r>
              <w:t xml:space="preserve">Kelias Nr. A319 (Privažiuojamasis kelias iki </w:t>
            </w:r>
            <w:proofErr w:type="spellStart"/>
            <w:r>
              <w:t>Medžiuolių</w:t>
            </w:r>
            <w:proofErr w:type="spellEnd"/>
            <w:r>
              <w:t xml:space="preserve"> k. nuo </w:t>
            </w:r>
            <w:proofErr w:type="spellStart"/>
            <w:r>
              <w:t>Janydžių</w:t>
            </w:r>
            <w:proofErr w:type="spellEnd"/>
            <w:r>
              <w:t xml:space="preserve"> g., </w:t>
            </w:r>
            <w:proofErr w:type="spellStart"/>
            <w:r>
              <w:t>Janydžių</w:t>
            </w:r>
            <w:proofErr w:type="spellEnd"/>
            <w:r>
              <w:t xml:space="preserve"> v</w:t>
            </w:r>
            <w:r w:rsidR="0064204B">
              <w:t>s.</w:t>
            </w:r>
            <w:r>
              <w:t>)</w:t>
            </w:r>
          </w:p>
        </w:tc>
        <w:tc>
          <w:tcPr>
            <w:tcW w:w="1559" w:type="dxa"/>
          </w:tcPr>
          <w:p w14:paraId="17C9684A" w14:textId="0259105E" w:rsidR="00FC1387" w:rsidRPr="00AB242D" w:rsidRDefault="00FC1387" w:rsidP="00FC1387">
            <w:r w:rsidRPr="00AB242D">
              <w:t>Anykščių r. sav.</w:t>
            </w:r>
          </w:p>
        </w:tc>
        <w:tc>
          <w:tcPr>
            <w:tcW w:w="1559" w:type="dxa"/>
          </w:tcPr>
          <w:p w14:paraId="24B29BE0" w14:textId="2CFF27E2" w:rsidR="00FC1387" w:rsidRDefault="0064204B" w:rsidP="00FC1387">
            <w:pPr>
              <w:jc w:val="center"/>
            </w:pPr>
            <w:r>
              <w:t>4400-5955-3978</w:t>
            </w:r>
          </w:p>
        </w:tc>
        <w:tc>
          <w:tcPr>
            <w:tcW w:w="851" w:type="dxa"/>
          </w:tcPr>
          <w:p w14:paraId="7312B4AB" w14:textId="46164278" w:rsidR="00FC1387" w:rsidRDefault="0064204B" w:rsidP="00FC1387">
            <w:pPr>
              <w:jc w:val="right"/>
            </w:pPr>
            <w:r>
              <w:t>7604</w:t>
            </w:r>
          </w:p>
        </w:tc>
        <w:tc>
          <w:tcPr>
            <w:tcW w:w="992" w:type="dxa"/>
            <w:shd w:val="clear" w:color="auto" w:fill="auto"/>
          </w:tcPr>
          <w:p w14:paraId="2FA9EB39" w14:textId="5BE9C020" w:rsidR="00FC1387" w:rsidRDefault="0064204B" w:rsidP="00FC1387">
            <w:pPr>
              <w:jc w:val="right"/>
            </w:pPr>
            <w:r>
              <w:t>002833</w:t>
            </w:r>
          </w:p>
        </w:tc>
        <w:tc>
          <w:tcPr>
            <w:tcW w:w="1276" w:type="dxa"/>
          </w:tcPr>
          <w:p w14:paraId="24B1C126" w14:textId="25CD9317" w:rsidR="00FC1387" w:rsidRPr="00DA2796" w:rsidRDefault="00FB388B" w:rsidP="00FC1387">
            <w:pPr>
              <w:jc w:val="right"/>
            </w:pPr>
            <w:r>
              <w:t>100505,29</w:t>
            </w:r>
          </w:p>
        </w:tc>
        <w:tc>
          <w:tcPr>
            <w:tcW w:w="1275" w:type="dxa"/>
          </w:tcPr>
          <w:p w14:paraId="524BA7AB" w14:textId="0D0CCC26" w:rsidR="00FC1387" w:rsidRPr="00DA2796" w:rsidRDefault="00FB388B" w:rsidP="00FC1387">
            <w:pPr>
              <w:jc w:val="right"/>
            </w:pPr>
            <w:r>
              <w:t>91711,11</w:t>
            </w:r>
          </w:p>
        </w:tc>
      </w:tr>
      <w:tr w:rsidR="00FC1387" w:rsidRPr="0040751A" w14:paraId="372228DF" w14:textId="77777777" w:rsidTr="00DA47BB">
        <w:trPr>
          <w:trHeight w:val="270"/>
        </w:trPr>
        <w:tc>
          <w:tcPr>
            <w:tcW w:w="7763" w:type="dxa"/>
            <w:gridSpan w:val="6"/>
            <w:tcBorders>
              <w:top w:val="single" w:sz="4" w:space="0" w:color="auto"/>
              <w:bottom w:val="single" w:sz="4" w:space="0" w:color="auto"/>
              <w:right w:val="single" w:sz="4" w:space="0" w:color="auto"/>
            </w:tcBorders>
            <w:shd w:val="clear" w:color="auto" w:fill="auto"/>
          </w:tcPr>
          <w:p w14:paraId="35B9A108" w14:textId="60EA2859" w:rsidR="00FC1387" w:rsidRPr="0040751A" w:rsidRDefault="00FC1387" w:rsidP="00FC1387">
            <w:pPr>
              <w:jc w:val="right"/>
            </w:pPr>
            <w:bookmarkStart w:id="4" w:name="_Hlk104886345"/>
            <w:r w:rsidRPr="0040751A">
              <w:t>Iš viso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638B18" w14:textId="07EDC7F1" w:rsidR="00FC1387" w:rsidRPr="007F3C36" w:rsidRDefault="000B6A41" w:rsidP="00FC1387">
            <w:pPr>
              <w:jc w:val="right"/>
            </w:pPr>
            <w:r w:rsidRPr="007F3C36">
              <w:t>911759,91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DBF3BB" w14:textId="3CFA876F" w:rsidR="00FC1387" w:rsidRPr="007F3C36" w:rsidRDefault="000B6A41" w:rsidP="00FC1387">
            <w:pPr>
              <w:jc w:val="right"/>
            </w:pPr>
            <w:r w:rsidRPr="007F3C36">
              <w:t>163430,53</w:t>
            </w:r>
          </w:p>
        </w:tc>
      </w:tr>
    </w:tbl>
    <w:bookmarkEnd w:id="4"/>
    <w:p w14:paraId="207F7193" w14:textId="14F0E6CE" w:rsidR="00AA2112" w:rsidRPr="008D291C" w:rsidRDefault="00B47D28" w:rsidP="00566CD5">
      <w:pPr>
        <w:jc w:val="center"/>
      </w:pPr>
      <w:r>
        <w:t>__</w:t>
      </w:r>
      <w:r w:rsidR="008D291C" w:rsidRPr="008D291C">
        <w:t>______________</w:t>
      </w:r>
      <w:r w:rsidR="00E91B29" w:rsidRPr="008D291C">
        <w:t>___________________</w:t>
      </w:r>
    </w:p>
    <w:p w14:paraId="5434E519" w14:textId="4297BD0A" w:rsidR="00B36D57" w:rsidRDefault="00B36D57" w:rsidP="00DF37DE">
      <w:pPr>
        <w:jc w:val="center"/>
      </w:pPr>
    </w:p>
    <w:p w14:paraId="3977B62A" w14:textId="77777777" w:rsidR="009866F7" w:rsidRPr="007F774C" w:rsidRDefault="009866F7" w:rsidP="009866F7">
      <w:pPr>
        <w:jc w:val="center"/>
      </w:pPr>
    </w:p>
    <w:p w14:paraId="523BFC07" w14:textId="624078C0" w:rsidR="009866F7" w:rsidRDefault="009866F7" w:rsidP="00DF37DE">
      <w:pPr>
        <w:jc w:val="center"/>
      </w:pPr>
    </w:p>
    <w:p w14:paraId="5E654047" w14:textId="6D5FDE86" w:rsidR="009866F7" w:rsidRDefault="009866F7" w:rsidP="00DF37DE">
      <w:pPr>
        <w:jc w:val="center"/>
      </w:pPr>
    </w:p>
    <w:p w14:paraId="11E8A8C1" w14:textId="77777777" w:rsidR="009866F7" w:rsidRPr="008D291C" w:rsidRDefault="009866F7" w:rsidP="00DF37DE">
      <w:pPr>
        <w:jc w:val="center"/>
      </w:pPr>
    </w:p>
    <w:p w14:paraId="0C45E1FA" w14:textId="77777777" w:rsidR="00C77292" w:rsidRDefault="00C77292" w:rsidP="00DF37DE">
      <w:pPr>
        <w:jc w:val="center"/>
        <w:rPr>
          <w:color w:val="FF0000"/>
        </w:rPr>
      </w:pPr>
    </w:p>
    <w:p w14:paraId="6FFAEAE4" w14:textId="77777777" w:rsidR="00C77292" w:rsidRDefault="00C77292" w:rsidP="00DF37DE">
      <w:pPr>
        <w:jc w:val="center"/>
        <w:rPr>
          <w:color w:val="FF0000"/>
        </w:rPr>
      </w:pPr>
    </w:p>
    <w:p w14:paraId="0A79197C" w14:textId="77777777" w:rsidR="00FC4162" w:rsidRDefault="00FC4162" w:rsidP="00FC4162">
      <w:pPr>
        <w:jc w:val="center"/>
        <w:rPr>
          <w:b/>
          <w:lang w:eastAsia="lt-LT"/>
        </w:rPr>
      </w:pPr>
      <w:r>
        <w:rPr>
          <w:b/>
          <w:lang w:eastAsia="lt-LT"/>
        </w:rPr>
        <w:br w:type="page"/>
      </w:r>
    </w:p>
    <w:p w14:paraId="65CD1940" w14:textId="498393CA" w:rsidR="00FC4162" w:rsidRPr="0022299E" w:rsidRDefault="00FC4162" w:rsidP="00FC4162">
      <w:pPr>
        <w:jc w:val="center"/>
        <w:rPr>
          <w:b/>
          <w:lang w:eastAsia="lt-LT"/>
        </w:rPr>
      </w:pPr>
      <w:r w:rsidRPr="0022299E">
        <w:rPr>
          <w:b/>
          <w:lang w:eastAsia="lt-LT"/>
        </w:rPr>
        <w:t>SAVIVALDYBĖS TARYBOS SPRENDIMO „</w:t>
      </w:r>
      <w:r w:rsidRPr="0022299E">
        <w:rPr>
          <w:b/>
        </w:rPr>
        <w:t xml:space="preserve">DĖL </w:t>
      </w:r>
      <w:r w:rsidR="00797027">
        <w:rPr>
          <w:b/>
          <w:caps/>
        </w:rPr>
        <w:t xml:space="preserve">VALSTYBĖS TURTO PERĖMIMO SAVIVALDYBĖS NUOSAVYBĖN IR ŠIO TURTO </w:t>
      </w:r>
      <w:r w:rsidR="00797027" w:rsidRPr="00CD4E97">
        <w:rPr>
          <w:b/>
          <w:caps/>
        </w:rPr>
        <w:t xml:space="preserve">perdavimo </w:t>
      </w:r>
      <w:r w:rsidR="00797027" w:rsidRPr="007F774C">
        <w:rPr>
          <w:b/>
          <w:caps/>
        </w:rPr>
        <w:t>anykščių rajono savivaldybės administracijai</w:t>
      </w:r>
      <w:r w:rsidR="00797027" w:rsidRPr="00CD4E97">
        <w:rPr>
          <w:b/>
          <w:caps/>
        </w:rPr>
        <w:t xml:space="preserve"> VALDYTI, </w:t>
      </w:r>
      <w:r w:rsidR="00797027"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38ABCE0B" w14:textId="25F4C49B" w:rsidR="00B8566F" w:rsidRDefault="00642B90" w:rsidP="00167E60">
      <w:pPr>
        <w:spacing w:line="360" w:lineRule="auto"/>
        <w:ind w:left="360" w:firstLine="360"/>
        <w:jc w:val="both"/>
      </w:pPr>
      <w:r>
        <w:t>Sprendimo projekto tikslas</w:t>
      </w:r>
      <w:r w:rsidR="000C7C6C">
        <w:t xml:space="preserve">, vadovaujantis Lietuvos Respublikos valstybės turto perėmimo savivaldybių nuosavybėn įstatymo nuostatomis, </w:t>
      </w:r>
      <w:r>
        <w:t>pe</w:t>
      </w:r>
      <w:r w:rsidR="009B58B8">
        <w:t>rimti</w:t>
      </w:r>
      <w:r>
        <w:t xml:space="preserve"> </w:t>
      </w:r>
      <w:r w:rsidR="009B58B8">
        <w:t>Anykščių rajono savivaldyb</w:t>
      </w:r>
      <w:r w:rsidR="000C7C6C">
        <w:t>ės</w:t>
      </w:r>
      <w:r w:rsidR="002856A3">
        <w:t xml:space="preserve"> </w:t>
      </w:r>
      <w:r w:rsidR="00AD18D4">
        <w:t xml:space="preserve">apskaitoje registruotą ir </w:t>
      </w:r>
      <w:r w:rsidR="009B58B8">
        <w:t>jos faktiškai valdomą</w:t>
      </w:r>
      <w:r>
        <w:t xml:space="preserve"> </w:t>
      </w:r>
      <w:r w:rsidR="00AD18D4">
        <w:t xml:space="preserve">valstybės </w:t>
      </w:r>
      <w:r>
        <w:t>turtą</w:t>
      </w:r>
      <w:r w:rsidR="009B58B8">
        <w:t xml:space="preserve"> (</w:t>
      </w:r>
      <w:r w:rsidR="00E803C9">
        <w:t xml:space="preserve">neprivatizuotus, gyvenamųjų namų valdose esančius pagalbinio ūkio paskirties pastatus, </w:t>
      </w:r>
      <w:r w:rsidR="009B58B8">
        <w:t>vietinės reikšmės kelius ir gatves)</w:t>
      </w:r>
      <w:r w:rsidR="002856A3">
        <w:t xml:space="preserve"> Savivaldybės nuosavybės teise.</w:t>
      </w:r>
      <w:r w:rsidR="004A4859">
        <w:t xml:space="preserve"> </w:t>
      </w:r>
      <w:r w:rsidR="00167E60" w:rsidRPr="001252D3">
        <w:t>Sprendimo projektas parengtas</w:t>
      </w:r>
      <w:r w:rsidR="00AA158E">
        <w:t xml:space="preserve"> atlikus </w:t>
      </w:r>
      <w:r w:rsidR="00663802">
        <w:t xml:space="preserve">sprendimo </w:t>
      </w:r>
      <w:r w:rsidR="00AA158E">
        <w:t xml:space="preserve">priede nurodytų </w:t>
      </w:r>
      <w:r w:rsidR="00E803C9">
        <w:t>pastatų ir statinių</w:t>
      </w:r>
      <w:r w:rsidR="00AA158E">
        <w:t xml:space="preserve"> kadastrinius matavimus ir </w:t>
      </w:r>
      <w:r w:rsidR="00663802">
        <w:t>siekiant</w:t>
      </w:r>
      <w:r w:rsidR="004A4859">
        <w:t xml:space="preserve"> </w:t>
      </w:r>
      <w:r w:rsidR="00B8566F">
        <w:t xml:space="preserve">šį turtą Savivaldybės nuosavybės teise </w:t>
      </w:r>
      <w:r w:rsidR="00663802">
        <w:t xml:space="preserve">įregistruoti Nekilnojamojo turto registre </w:t>
      </w:r>
      <w:r w:rsidR="00B8566F">
        <w:t>teisės aktų nustatyta tvarka.</w:t>
      </w:r>
    </w:p>
    <w:p w14:paraId="4ABB17AD" w14:textId="78DAC9E2" w:rsidR="00167E60" w:rsidRPr="001252D3" w:rsidRDefault="00AA158E" w:rsidP="00167E60">
      <w:pPr>
        <w:spacing w:line="360" w:lineRule="auto"/>
        <w:ind w:left="360" w:firstLine="360"/>
        <w:jc w:val="both"/>
      </w:pPr>
      <w:r>
        <w:t>Į</w:t>
      </w:r>
      <w:r w:rsidR="00167E60" w:rsidRPr="001252D3">
        <w:t xml:space="preserve">vertinus tai, kad </w:t>
      </w:r>
      <w:bookmarkStart w:id="5" w:name="_Hlk511218725"/>
      <w:r w:rsidR="00167E60" w:rsidRPr="001252D3">
        <w:t>A</w:t>
      </w:r>
      <w:bookmarkEnd w:id="5"/>
      <w:r w:rsidR="00167E60" w:rsidRPr="001252D3">
        <w:t xml:space="preserve">nykščių rajono savivaldybės </w:t>
      </w:r>
      <w:r w:rsidR="00B8566F">
        <w:t>valdomi</w:t>
      </w:r>
      <w:r w:rsidR="00167E60" w:rsidRPr="001252D3">
        <w:t xml:space="preserve"> </w:t>
      </w:r>
      <w:r w:rsidR="00E803C9">
        <w:t xml:space="preserve">ūkio pastatai ir </w:t>
      </w:r>
      <w:r w:rsidR="00167E60">
        <w:t>vietinės reikšmės keliai ir gatvės</w:t>
      </w:r>
      <w:r w:rsidR="00167E60" w:rsidRPr="001252D3">
        <w:t xml:space="preserve"> </w:t>
      </w:r>
      <w:r w:rsidR="00167E60">
        <w:t>eksploatuojami (</w:t>
      </w:r>
      <w:r w:rsidR="00167E60" w:rsidRPr="001252D3">
        <w:t>naudojam</w:t>
      </w:r>
      <w:r w:rsidR="00167E60">
        <w:t>i)</w:t>
      </w:r>
      <w:r w:rsidR="00167E60" w:rsidRPr="001252D3">
        <w:t xml:space="preserve"> savarankišk</w:t>
      </w:r>
      <w:r w:rsidR="00167E60">
        <w:t>ųjų</w:t>
      </w:r>
      <w:r w:rsidR="00167E60" w:rsidRPr="001252D3">
        <w:t xml:space="preserve"> savivaldybių funkcij</w:t>
      </w:r>
      <w:r w:rsidR="00167E60">
        <w:t>ų</w:t>
      </w:r>
      <w:r w:rsidR="00167E60" w:rsidRPr="001252D3">
        <w:t xml:space="preserve"> –</w:t>
      </w:r>
      <w:r w:rsidR="00167E60">
        <w:t xml:space="preserve"> </w:t>
      </w:r>
      <w:r w:rsidR="00167E60" w:rsidRPr="00E22CD7">
        <w:t xml:space="preserve">savivaldybei nuosavybės teise priklausančios žemės ir kito turto valdymas, naudojimas ir disponavimas juo </w:t>
      </w:r>
      <w:r w:rsidR="00167E60">
        <w:t>ir</w:t>
      </w:r>
      <w:r w:rsidR="00167E60" w:rsidRPr="00E22CD7">
        <w:t xml:space="preserve"> savivaldybių vietinės reikšmės kelių ir gatvių priežiūra, taisymas, tiesimas ir saugaus eismo organizavimas</w:t>
      </w:r>
      <w:r w:rsidR="00167E60">
        <w:t xml:space="preserve"> </w:t>
      </w:r>
      <w:r w:rsidR="00167E60" w:rsidRPr="001252D3">
        <w:t>– įgyvendinimui</w:t>
      </w:r>
      <w:r w:rsidR="00167E60" w:rsidRPr="001252D3">
        <w:rPr>
          <w:lang w:eastAsia="ar-SA"/>
        </w:rPr>
        <w:t>, o Savivaldybės administracija yra ta įstaiga, kuri įgyvendina ši</w:t>
      </w:r>
      <w:r w:rsidR="00167E60">
        <w:rPr>
          <w:lang w:eastAsia="ar-SA"/>
        </w:rPr>
        <w:t>as</w:t>
      </w:r>
      <w:r w:rsidR="00167E60" w:rsidRPr="001252D3">
        <w:rPr>
          <w:lang w:eastAsia="ar-SA"/>
        </w:rPr>
        <w:t xml:space="preserve"> funkcij</w:t>
      </w:r>
      <w:r w:rsidR="00167E60">
        <w:rPr>
          <w:lang w:eastAsia="ar-SA"/>
        </w:rPr>
        <w:t>as</w:t>
      </w:r>
      <w:r>
        <w:rPr>
          <w:lang w:eastAsia="ar-SA"/>
        </w:rPr>
        <w:t xml:space="preserve">, sprendimo projekte numatoma </w:t>
      </w:r>
      <w:r w:rsidR="00B072B5">
        <w:rPr>
          <w:lang w:eastAsia="ar-SA"/>
        </w:rPr>
        <w:t>turtą</w:t>
      </w:r>
      <w:r>
        <w:rPr>
          <w:lang w:eastAsia="ar-SA"/>
        </w:rPr>
        <w:t xml:space="preserve"> patikėjimo teise perduoti Savivaldybės administracijai.</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77868226" w:rsidR="00FC4162" w:rsidRDefault="00F27CEC" w:rsidP="001155A9">
      <w:pPr>
        <w:spacing w:after="200" w:line="360" w:lineRule="auto"/>
        <w:ind w:left="360" w:firstLine="360"/>
        <w:jc w:val="both"/>
      </w:pPr>
      <w:r w:rsidRPr="007F774C">
        <w:t xml:space="preserve">Lietuvos Respublikos vietos savivaldos įstatymo 6 straipsnio </w:t>
      </w:r>
      <w:r>
        <w:t>3 ir</w:t>
      </w:r>
      <w:r w:rsidRPr="007F774C">
        <w:t xml:space="preserve"> </w:t>
      </w:r>
      <w:r>
        <w:t>32</w:t>
      </w:r>
      <w:r w:rsidRPr="007F774C">
        <w:t xml:space="preserve"> punktai, 16 straipsnio 2 dalis 26</w:t>
      </w:r>
      <w:r>
        <w:t xml:space="preserve"> ir 27</w:t>
      </w:r>
      <w:r w:rsidRPr="007F774C">
        <w:t xml:space="preserve"> punkt</w:t>
      </w:r>
      <w:r>
        <w:t>ai</w:t>
      </w:r>
      <w:r w:rsidRPr="007F774C">
        <w:t xml:space="preserve">, </w:t>
      </w:r>
      <w:r>
        <w:t xml:space="preserve">Lietuvos Respublikos valstybės turto perėmimo savivaldybių nuosavybėn įstatymo 3 straipsnio 1 dalies </w:t>
      </w:r>
      <w:r w:rsidR="00E803C9">
        <w:t xml:space="preserve">1 ir </w:t>
      </w:r>
      <w:r>
        <w:t>2 punkta</w:t>
      </w:r>
      <w:r w:rsidR="00E803C9">
        <w:t xml:space="preserve">i, </w:t>
      </w:r>
      <w:r>
        <w:t xml:space="preserve">4 straipsnio 1 dalis, </w:t>
      </w:r>
      <w:r w:rsidRPr="007F774C">
        <w:t xml:space="preserve">Lietuvos Respublikos valstybės ir savivaldybių turto valdymo, naudojimo ir disponavimo juo įstatymo </w:t>
      </w:r>
      <w:r>
        <w:t xml:space="preserve">6 straipsnio 1 punktas, </w:t>
      </w:r>
      <w:r w:rsidRPr="007F774C">
        <w:t xml:space="preserve">12 straipsnio </w:t>
      </w:r>
      <w:r>
        <w:t xml:space="preserve">1 ir </w:t>
      </w:r>
      <w:r w:rsidRPr="007F774C">
        <w:t>2 dal</w:t>
      </w:r>
      <w:r>
        <w:t>ys</w:t>
      </w:r>
      <w:r w:rsidRPr="007F774C">
        <w:t>, Anykščių rajono savivaldybei nuosavybės teise priklausančio turto perdavimo valdyti, naudoti ir disponuoti juo patikėjimo teise tvarkos apraš</w:t>
      </w:r>
      <w:r w:rsidR="00B01714">
        <w:t>as</w:t>
      </w:r>
      <w:r w:rsidRPr="007F774C">
        <w:t>, patvirtint</w:t>
      </w:r>
      <w:r w:rsidR="00B01714">
        <w:t>as</w:t>
      </w:r>
      <w:r w:rsidRPr="007F774C">
        <w:t xml:space="preserve"> Anykščių rajono savivaldybės tarybos 20</w:t>
      </w:r>
      <w:r>
        <w:t>20</w:t>
      </w:r>
      <w:r w:rsidRPr="007F774C">
        <w:t xml:space="preserve"> m. </w:t>
      </w:r>
      <w:r>
        <w:t>rugpjūčio</w:t>
      </w:r>
      <w:r w:rsidRPr="007F774C">
        <w:t xml:space="preserve"> 27 d. sprendimu Nr. 1-TS-</w:t>
      </w:r>
      <w:r>
        <w:t>257</w:t>
      </w:r>
      <w:r w:rsidRPr="007F774C">
        <w:t xml:space="preserve"> ,,Dėl Anykščių rajono savivaldybei nuosavybės teise priklausančio turto perdavimo valdyti, naudotis ir disponuoti juo patikėjimo teise tvarkos aprašo patvirtinimo“</w:t>
      </w:r>
      <w:r w:rsidR="00D60721" w:rsidRPr="002B19F7">
        <w:t>.</w:t>
      </w:r>
    </w:p>
    <w:p w14:paraId="7908A972" w14:textId="5A5E2976" w:rsidR="00B01714" w:rsidRPr="0022299E" w:rsidRDefault="00B01714" w:rsidP="001155A9">
      <w:pPr>
        <w:spacing w:after="200" w:line="360" w:lineRule="auto"/>
        <w:ind w:left="360" w:firstLine="360"/>
        <w:jc w:val="both"/>
        <w:rPr>
          <w:lang w:eastAsia="lt-LT"/>
        </w:rPr>
      </w:pPr>
      <w:r>
        <w:t>Priimtas sprendimas yra teisinis pagrindas įregistruoti turtą Anykščių rajono savivaldybės nuosavybės teise.</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2A465881"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1231E48B" w:rsidR="00FC4162" w:rsidRPr="0022299E" w:rsidRDefault="00FC4162" w:rsidP="00FC4162">
      <w:pPr>
        <w:tabs>
          <w:tab w:val="left" w:pos="567"/>
        </w:tabs>
        <w:spacing w:line="360" w:lineRule="auto"/>
        <w:jc w:val="both"/>
        <w:rPr>
          <w:lang w:eastAsia="lt-LT"/>
        </w:rPr>
      </w:pPr>
      <w:r w:rsidRPr="0022299E">
        <w:rPr>
          <w:b/>
          <w:lang w:eastAsia="lt-LT"/>
        </w:rPr>
        <w:tab/>
      </w:r>
      <w:r w:rsidR="00927EC7">
        <w:rPr>
          <w:b/>
          <w:lang w:eastAsia="lt-LT"/>
        </w:rPr>
        <w:tab/>
      </w:r>
      <w:r w:rsidRPr="0022299E">
        <w:rPr>
          <w:lang w:eastAsia="lt-LT"/>
        </w:rPr>
        <w:t>Teisinio reguliavimo poveikio vertinimo rezultatai nevertinami.</w:t>
      </w:r>
    </w:p>
    <w:p w14:paraId="2B0F767B" w14:textId="1F1957B4"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sidRPr="0022299E">
        <w:rPr>
          <w:lang w:eastAsia="lt-LT"/>
        </w:rPr>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927EC7">
      <w:pPr>
        <w:spacing w:line="360" w:lineRule="auto"/>
        <w:ind w:firstLine="720"/>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0B1B4831" w:rsidR="00FC4162" w:rsidRPr="00187FB9" w:rsidRDefault="00466D67" w:rsidP="00206326">
      <w:pPr>
        <w:spacing w:after="200" w:line="360" w:lineRule="auto"/>
        <w:ind w:left="567" w:firstLine="153"/>
        <w:jc w:val="both"/>
      </w:pPr>
      <w:r>
        <w:t xml:space="preserve">Viešųjų pirkimų ir turto skyrius parengia ir </w:t>
      </w:r>
      <w:r w:rsidRPr="008A6BB4">
        <w:t>Savivaldybės mer</w:t>
      </w:r>
      <w:r>
        <w:t>ui pateikia</w:t>
      </w:r>
      <w:r w:rsidRPr="008A6BB4">
        <w:t xml:space="preserve"> pasirašyti </w:t>
      </w:r>
      <w:r>
        <w:t>sprendime nurodyto turto</w:t>
      </w:r>
      <w:r w:rsidRPr="008A6BB4">
        <w:t xml:space="preserve"> perdavimo aktą</w:t>
      </w:r>
      <w:r>
        <w:t xml:space="preserve"> bei šį aktą</w:t>
      </w:r>
      <w:r w:rsidR="00280A9B">
        <w:t>, kartu su</w:t>
      </w:r>
      <w:r w:rsidR="00EE03F4">
        <w:t xml:space="preserve"> sprendimu,</w:t>
      </w:r>
      <w:r>
        <w:t xml:space="preserve"> per 1 mėnesį pateikia Nekilnojamojo turto registrui </w:t>
      </w:r>
      <w:r w:rsidR="00642B90">
        <w:t xml:space="preserve">su prašymu </w:t>
      </w:r>
      <w:r>
        <w:t>įregistru</w:t>
      </w:r>
      <w:r w:rsidR="00642B90">
        <w:t xml:space="preserve">oti </w:t>
      </w:r>
      <w:r w:rsidR="00EE03F4">
        <w:t xml:space="preserve">nuosavybės teisę Anykščių rajono savivaldybei ir </w:t>
      </w:r>
      <w:r w:rsidR="00642B90">
        <w:t>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927EC7">
      <w:pPr>
        <w:spacing w:line="360" w:lineRule="auto"/>
        <w:ind w:firstLine="720"/>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76E945BA" w14:textId="4E009060" w:rsidR="00431892" w:rsidRPr="002531F7" w:rsidRDefault="00E51FFD" w:rsidP="00206326">
      <w:pPr>
        <w:spacing w:line="360" w:lineRule="auto"/>
        <w:ind w:left="567" w:firstLine="153"/>
        <w:jc w:val="both"/>
      </w:pPr>
      <w:r w:rsidRPr="002531F7">
        <w:t xml:space="preserve">Vadovaujantis Valstybės turto perėmimo savivaldybių nuosavybėn įstatymo 4 straipsnio 1 dalimi, sprendimo projektas 2022 m. </w:t>
      </w:r>
      <w:r w:rsidR="002531F7" w:rsidRPr="002531F7">
        <w:t>spalio 24</w:t>
      </w:r>
      <w:r w:rsidRPr="002531F7">
        <w:t xml:space="preserve"> d. buvo paskelbtas viešai Savivaldybės interneto svetainėje</w:t>
      </w:r>
      <w:r w:rsidR="00BC4CAF" w:rsidRPr="002531F7">
        <w:t xml:space="preserve"> (</w:t>
      </w:r>
      <w:hyperlink r:id="rId9" w:history="1">
        <w:r w:rsidR="00BC4CAF" w:rsidRPr="002531F7">
          <w:rPr>
            <w:rStyle w:val="Hipersaitas"/>
            <w:color w:val="auto"/>
          </w:rPr>
          <w:t>www.anyksciai.lt/turinys/turto-pardavimas-nuoma-ir-panauda/5658</w:t>
        </w:r>
      </w:hyperlink>
      <w:r w:rsidR="00BC4CAF" w:rsidRPr="002531F7">
        <w:t>)</w:t>
      </w:r>
      <w:r w:rsidR="00431892" w:rsidRPr="002531F7">
        <w:t>.</w:t>
      </w:r>
    </w:p>
    <w:p w14:paraId="349F4470" w14:textId="3D8801A9"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248A056B" w:rsidR="00FC4162" w:rsidRPr="0022299E" w:rsidRDefault="00FC4162" w:rsidP="00927EC7">
      <w:pPr>
        <w:spacing w:line="360" w:lineRule="auto"/>
        <w:ind w:firstLine="720"/>
        <w:rPr>
          <w:lang w:eastAsia="lt-LT"/>
        </w:rPr>
      </w:pPr>
      <w:r w:rsidRPr="0022299E">
        <w:rPr>
          <w:lang w:eastAsia="lt-LT"/>
        </w:rPr>
        <w:t>Iniciatori</w:t>
      </w:r>
      <w:r>
        <w:rPr>
          <w:lang w:eastAsia="lt-LT"/>
        </w:rPr>
        <w:t>ai</w:t>
      </w:r>
      <w:r w:rsidRPr="0022299E">
        <w:rPr>
          <w:lang w:eastAsia="lt-LT"/>
        </w:rPr>
        <w:t xml:space="preserve"> –</w:t>
      </w:r>
      <w:r w:rsidR="0086456B">
        <w:rPr>
          <w:lang w:eastAsia="lt-LT"/>
        </w:rPr>
        <w:t xml:space="preserve"> </w:t>
      </w:r>
      <w:r w:rsidRPr="0022299E">
        <w:rPr>
          <w:lang w:eastAsia="lt-LT"/>
        </w:rPr>
        <w:t xml:space="preserve">Anykščių </w:t>
      </w:r>
      <w:r w:rsidR="00C75F19">
        <w:rPr>
          <w:lang w:eastAsia="lt-LT"/>
        </w:rPr>
        <w:t>rajono savivaldybės administracija.</w:t>
      </w:r>
    </w:p>
    <w:p w14:paraId="225CF141" w14:textId="77777777" w:rsidR="00FC4162" w:rsidRPr="0022299E" w:rsidRDefault="00FC4162" w:rsidP="00927EC7">
      <w:pPr>
        <w:spacing w:line="360" w:lineRule="auto"/>
        <w:ind w:firstLine="720"/>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08121A14" w14:textId="5F279DF9" w:rsidR="00C77292" w:rsidRDefault="00FC4162" w:rsidP="00927EC7">
      <w:pPr>
        <w:spacing w:line="360" w:lineRule="auto"/>
        <w:ind w:firstLine="720"/>
        <w:rPr>
          <w:color w:val="FF0000"/>
        </w:rPr>
      </w:pPr>
      <w:r w:rsidRPr="0022299E">
        <w:rPr>
          <w:lang w:eastAsia="lt-LT"/>
        </w:rPr>
        <w:t xml:space="preserve">Pranešėja – Viešųjų pirkimų ir turto skyriaus vedėja V. Vilkickaitė.            </w:t>
      </w:r>
    </w:p>
    <w:sectPr w:rsidR="00C77292"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3DA2" w14:textId="77777777" w:rsidR="0017093D" w:rsidRDefault="0017093D" w:rsidP="00B16ED7">
      <w:r>
        <w:separator/>
      </w:r>
    </w:p>
  </w:endnote>
  <w:endnote w:type="continuationSeparator" w:id="0">
    <w:p w14:paraId="1157F4E3" w14:textId="77777777" w:rsidR="0017093D" w:rsidRDefault="0017093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0FBE" w14:textId="77777777" w:rsidR="0017093D" w:rsidRDefault="0017093D" w:rsidP="00B16ED7">
      <w:r>
        <w:separator/>
      </w:r>
    </w:p>
  </w:footnote>
  <w:footnote w:type="continuationSeparator" w:id="0">
    <w:p w14:paraId="03615777" w14:textId="77777777" w:rsidR="0017093D" w:rsidRDefault="0017093D"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424BF"/>
    <w:rsid w:val="000433AF"/>
    <w:rsid w:val="000449AC"/>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2AC"/>
    <w:rsid w:val="000E4951"/>
    <w:rsid w:val="000E4CBE"/>
    <w:rsid w:val="000E5E35"/>
    <w:rsid w:val="000F3E9F"/>
    <w:rsid w:val="000F5A7C"/>
    <w:rsid w:val="001001AD"/>
    <w:rsid w:val="001027F0"/>
    <w:rsid w:val="00103CC1"/>
    <w:rsid w:val="00104BAC"/>
    <w:rsid w:val="0010680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05BF"/>
    <w:rsid w:val="00141D31"/>
    <w:rsid w:val="00141E5C"/>
    <w:rsid w:val="00142C33"/>
    <w:rsid w:val="00144790"/>
    <w:rsid w:val="001447C9"/>
    <w:rsid w:val="001455DC"/>
    <w:rsid w:val="001462C6"/>
    <w:rsid w:val="00150B8B"/>
    <w:rsid w:val="001519E4"/>
    <w:rsid w:val="00153513"/>
    <w:rsid w:val="00153F8A"/>
    <w:rsid w:val="001545A2"/>
    <w:rsid w:val="001563A8"/>
    <w:rsid w:val="00156D0C"/>
    <w:rsid w:val="001605A0"/>
    <w:rsid w:val="0016066A"/>
    <w:rsid w:val="00162684"/>
    <w:rsid w:val="00162ABB"/>
    <w:rsid w:val="0016425E"/>
    <w:rsid w:val="00165130"/>
    <w:rsid w:val="0016621E"/>
    <w:rsid w:val="00167E0E"/>
    <w:rsid w:val="00167E60"/>
    <w:rsid w:val="0017093D"/>
    <w:rsid w:val="00170F43"/>
    <w:rsid w:val="001713B5"/>
    <w:rsid w:val="00171897"/>
    <w:rsid w:val="00171A1C"/>
    <w:rsid w:val="00172B9B"/>
    <w:rsid w:val="00172C36"/>
    <w:rsid w:val="00174514"/>
    <w:rsid w:val="0017573C"/>
    <w:rsid w:val="0017585E"/>
    <w:rsid w:val="00175C67"/>
    <w:rsid w:val="00180C91"/>
    <w:rsid w:val="00183430"/>
    <w:rsid w:val="00184532"/>
    <w:rsid w:val="00186624"/>
    <w:rsid w:val="00187788"/>
    <w:rsid w:val="00190720"/>
    <w:rsid w:val="00190CE2"/>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4385"/>
    <w:rsid w:val="001B5CA8"/>
    <w:rsid w:val="001B5DC1"/>
    <w:rsid w:val="001C289D"/>
    <w:rsid w:val="001C48B8"/>
    <w:rsid w:val="001C5CC3"/>
    <w:rsid w:val="001C6AF8"/>
    <w:rsid w:val="001D160A"/>
    <w:rsid w:val="001D2D59"/>
    <w:rsid w:val="001D50E5"/>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7EF"/>
    <w:rsid w:val="002A7620"/>
    <w:rsid w:val="002B00A7"/>
    <w:rsid w:val="002B1766"/>
    <w:rsid w:val="002B19F7"/>
    <w:rsid w:val="002B2BE1"/>
    <w:rsid w:val="002B2DC6"/>
    <w:rsid w:val="002B36CD"/>
    <w:rsid w:val="002B55AF"/>
    <w:rsid w:val="002B56A1"/>
    <w:rsid w:val="002B5968"/>
    <w:rsid w:val="002C0592"/>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C44"/>
    <w:rsid w:val="002E3128"/>
    <w:rsid w:val="002E4A37"/>
    <w:rsid w:val="002E6B68"/>
    <w:rsid w:val="002F152D"/>
    <w:rsid w:val="002F2F92"/>
    <w:rsid w:val="002F36F0"/>
    <w:rsid w:val="002F4929"/>
    <w:rsid w:val="002F50F6"/>
    <w:rsid w:val="002F564B"/>
    <w:rsid w:val="002F5989"/>
    <w:rsid w:val="002F63DF"/>
    <w:rsid w:val="0030018B"/>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C097F"/>
    <w:rsid w:val="003C1299"/>
    <w:rsid w:val="003C18EC"/>
    <w:rsid w:val="003C1981"/>
    <w:rsid w:val="003C22A1"/>
    <w:rsid w:val="003C2356"/>
    <w:rsid w:val="003C3399"/>
    <w:rsid w:val="003C67DD"/>
    <w:rsid w:val="003D0A70"/>
    <w:rsid w:val="003D1AE0"/>
    <w:rsid w:val="003D3177"/>
    <w:rsid w:val="003D3CBC"/>
    <w:rsid w:val="003D633D"/>
    <w:rsid w:val="003D66EC"/>
    <w:rsid w:val="003E2461"/>
    <w:rsid w:val="003E4EDC"/>
    <w:rsid w:val="003F154F"/>
    <w:rsid w:val="003F31AE"/>
    <w:rsid w:val="003F5A98"/>
    <w:rsid w:val="00400481"/>
    <w:rsid w:val="00400969"/>
    <w:rsid w:val="004009D7"/>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6E"/>
    <w:rsid w:val="00424615"/>
    <w:rsid w:val="004253F4"/>
    <w:rsid w:val="00425E90"/>
    <w:rsid w:val="00426757"/>
    <w:rsid w:val="004268C7"/>
    <w:rsid w:val="00426ECD"/>
    <w:rsid w:val="00427E13"/>
    <w:rsid w:val="004302FB"/>
    <w:rsid w:val="004305FC"/>
    <w:rsid w:val="00431892"/>
    <w:rsid w:val="00432149"/>
    <w:rsid w:val="004330C0"/>
    <w:rsid w:val="004335A3"/>
    <w:rsid w:val="00433A73"/>
    <w:rsid w:val="00433E37"/>
    <w:rsid w:val="00434886"/>
    <w:rsid w:val="00435456"/>
    <w:rsid w:val="0044081F"/>
    <w:rsid w:val="00450E01"/>
    <w:rsid w:val="00454DFC"/>
    <w:rsid w:val="00457B3D"/>
    <w:rsid w:val="00457FFA"/>
    <w:rsid w:val="00460742"/>
    <w:rsid w:val="00460DC4"/>
    <w:rsid w:val="004622F1"/>
    <w:rsid w:val="00462937"/>
    <w:rsid w:val="00463411"/>
    <w:rsid w:val="00464EE6"/>
    <w:rsid w:val="004657B0"/>
    <w:rsid w:val="004661E3"/>
    <w:rsid w:val="00466D67"/>
    <w:rsid w:val="004714D2"/>
    <w:rsid w:val="0047303A"/>
    <w:rsid w:val="004748CC"/>
    <w:rsid w:val="00476664"/>
    <w:rsid w:val="004805D7"/>
    <w:rsid w:val="0048096D"/>
    <w:rsid w:val="00481DD1"/>
    <w:rsid w:val="004825A8"/>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859"/>
    <w:rsid w:val="004A5AE8"/>
    <w:rsid w:val="004A6F25"/>
    <w:rsid w:val="004A7606"/>
    <w:rsid w:val="004B1923"/>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58A"/>
    <w:rsid w:val="004F1BB4"/>
    <w:rsid w:val="004F4577"/>
    <w:rsid w:val="004F7DBF"/>
    <w:rsid w:val="00503A7C"/>
    <w:rsid w:val="00503BB0"/>
    <w:rsid w:val="00504914"/>
    <w:rsid w:val="00505420"/>
    <w:rsid w:val="0050797E"/>
    <w:rsid w:val="00507AD6"/>
    <w:rsid w:val="00510A64"/>
    <w:rsid w:val="005128E6"/>
    <w:rsid w:val="00513320"/>
    <w:rsid w:val="00514802"/>
    <w:rsid w:val="0052331E"/>
    <w:rsid w:val="00523A7E"/>
    <w:rsid w:val="00530BAA"/>
    <w:rsid w:val="005319AB"/>
    <w:rsid w:val="0053324B"/>
    <w:rsid w:val="00534FF3"/>
    <w:rsid w:val="00536683"/>
    <w:rsid w:val="0054202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2E2E"/>
    <w:rsid w:val="00592E51"/>
    <w:rsid w:val="00592EA4"/>
    <w:rsid w:val="005A01EC"/>
    <w:rsid w:val="005A14AB"/>
    <w:rsid w:val="005A32FA"/>
    <w:rsid w:val="005A4E7B"/>
    <w:rsid w:val="005B096A"/>
    <w:rsid w:val="005B107A"/>
    <w:rsid w:val="005B3AE7"/>
    <w:rsid w:val="005B4725"/>
    <w:rsid w:val="005B535D"/>
    <w:rsid w:val="005B6963"/>
    <w:rsid w:val="005B6B63"/>
    <w:rsid w:val="005B74D0"/>
    <w:rsid w:val="005B7E16"/>
    <w:rsid w:val="005C2506"/>
    <w:rsid w:val="005C277B"/>
    <w:rsid w:val="005C71F6"/>
    <w:rsid w:val="005D08D2"/>
    <w:rsid w:val="005D1C67"/>
    <w:rsid w:val="005D3877"/>
    <w:rsid w:val="005D41D4"/>
    <w:rsid w:val="005D775A"/>
    <w:rsid w:val="005E0199"/>
    <w:rsid w:val="005E0FA4"/>
    <w:rsid w:val="005E1C46"/>
    <w:rsid w:val="005E201E"/>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181"/>
    <w:rsid w:val="00607A3E"/>
    <w:rsid w:val="006102A9"/>
    <w:rsid w:val="006127F6"/>
    <w:rsid w:val="00612A65"/>
    <w:rsid w:val="006162A3"/>
    <w:rsid w:val="006171CE"/>
    <w:rsid w:val="00622A00"/>
    <w:rsid w:val="00622C9A"/>
    <w:rsid w:val="00624216"/>
    <w:rsid w:val="00625DA6"/>
    <w:rsid w:val="00626C1C"/>
    <w:rsid w:val="00626E42"/>
    <w:rsid w:val="00627A8D"/>
    <w:rsid w:val="006307B0"/>
    <w:rsid w:val="0063435D"/>
    <w:rsid w:val="0063706B"/>
    <w:rsid w:val="0064010F"/>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70403"/>
    <w:rsid w:val="00674BA2"/>
    <w:rsid w:val="00676EEF"/>
    <w:rsid w:val="0067706C"/>
    <w:rsid w:val="00677C5F"/>
    <w:rsid w:val="00677E81"/>
    <w:rsid w:val="00682066"/>
    <w:rsid w:val="00682254"/>
    <w:rsid w:val="00684C75"/>
    <w:rsid w:val="0068534C"/>
    <w:rsid w:val="00686278"/>
    <w:rsid w:val="00686585"/>
    <w:rsid w:val="006905F0"/>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31C3"/>
    <w:rsid w:val="006C556D"/>
    <w:rsid w:val="006C620D"/>
    <w:rsid w:val="006C6B26"/>
    <w:rsid w:val="006D01DE"/>
    <w:rsid w:val="006D0B90"/>
    <w:rsid w:val="006D0C6D"/>
    <w:rsid w:val="006D2C89"/>
    <w:rsid w:val="006D347E"/>
    <w:rsid w:val="006D3862"/>
    <w:rsid w:val="006D5059"/>
    <w:rsid w:val="006D5B5C"/>
    <w:rsid w:val="006D729A"/>
    <w:rsid w:val="006E3043"/>
    <w:rsid w:val="006E33C7"/>
    <w:rsid w:val="006E353B"/>
    <w:rsid w:val="006E43CC"/>
    <w:rsid w:val="006E4556"/>
    <w:rsid w:val="006E52ED"/>
    <w:rsid w:val="006E5903"/>
    <w:rsid w:val="006E7FA4"/>
    <w:rsid w:val="006F08D3"/>
    <w:rsid w:val="006F1E66"/>
    <w:rsid w:val="006F362E"/>
    <w:rsid w:val="006F429A"/>
    <w:rsid w:val="006F462C"/>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482C"/>
    <w:rsid w:val="0071561E"/>
    <w:rsid w:val="007216AB"/>
    <w:rsid w:val="00721774"/>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7D5B"/>
    <w:rsid w:val="007F0B61"/>
    <w:rsid w:val="007F2A3D"/>
    <w:rsid w:val="007F2EED"/>
    <w:rsid w:val="007F3AE2"/>
    <w:rsid w:val="007F3C36"/>
    <w:rsid w:val="007F4E0D"/>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2FC9"/>
    <w:rsid w:val="00823D3C"/>
    <w:rsid w:val="0082666E"/>
    <w:rsid w:val="0082785C"/>
    <w:rsid w:val="008305AA"/>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456B"/>
    <w:rsid w:val="00866B36"/>
    <w:rsid w:val="00870998"/>
    <w:rsid w:val="008713F9"/>
    <w:rsid w:val="00871EAC"/>
    <w:rsid w:val="00876E4D"/>
    <w:rsid w:val="008771E0"/>
    <w:rsid w:val="0088146D"/>
    <w:rsid w:val="00881B9D"/>
    <w:rsid w:val="0088363D"/>
    <w:rsid w:val="008839B0"/>
    <w:rsid w:val="00883B42"/>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97D02"/>
    <w:rsid w:val="008A019B"/>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FE"/>
    <w:rsid w:val="008F190D"/>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27EC7"/>
    <w:rsid w:val="00930623"/>
    <w:rsid w:val="009314E2"/>
    <w:rsid w:val="0093191A"/>
    <w:rsid w:val="00931B3C"/>
    <w:rsid w:val="009334E7"/>
    <w:rsid w:val="00933F5A"/>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1298"/>
    <w:rsid w:val="009732DC"/>
    <w:rsid w:val="00973649"/>
    <w:rsid w:val="00973F6C"/>
    <w:rsid w:val="00980A9A"/>
    <w:rsid w:val="00982A66"/>
    <w:rsid w:val="00985FA2"/>
    <w:rsid w:val="009866F7"/>
    <w:rsid w:val="00987861"/>
    <w:rsid w:val="00987FBA"/>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7FB"/>
    <w:rsid w:val="009B58B8"/>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55A"/>
    <w:rsid w:val="00A34DE4"/>
    <w:rsid w:val="00A34ECE"/>
    <w:rsid w:val="00A34F1B"/>
    <w:rsid w:val="00A35A1C"/>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890"/>
    <w:rsid w:val="00A76EBC"/>
    <w:rsid w:val="00A811F7"/>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758B"/>
    <w:rsid w:val="00AC63C5"/>
    <w:rsid w:val="00AC71BE"/>
    <w:rsid w:val="00AD03F0"/>
    <w:rsid w:val="00AD18D4"/>
    <w:rsid w:val="00AD226C"/>
    <w:rsid w:val="00AD2FE5"/>
    <w:rsid w:val="00AD3A4A"/>
    <w:rsid w:val="00AD3DAC"/>
    <w:rsid w:val="00AD4170"/>
    <w:rsid w:val="00AD52D8"/>
    <w:rsid w:val="00AD64FD"/>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C0431"/>
    <w:rsid w:val="00BC11BC"/>
    <w:rsid w:val="00BC2E9B"/>
    <w:rsid w:val="00BC3239"/>
    <w:rsid w:val="00BC4CAF"/>
    <w:rsid w:val="00BC600C"/>
    <w:rsid w:val="00BD1287"/>
    <w:rsid w:val="00BD3773"/>
    <w:rsid w:val="00BD4917"/>
    <w:rsid w:val="00BD58E6"/>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75C2"/>
    <w:rsid w:val="00C00379"/>
    <w:rsid w:val="00C00513"/>
    <w:rsid w:val="00C04DC6"/>
    <w:rsid w:val="00C06423"/>
    <w:rsid w:val="00C07BE9"/>
    <w:rsid w:val="00C10A4C"/>
    <w:rsid w:val="00C121E0"/>
    <w:rsid w:val="00C13FF9"/>
    <w:rsid w:val="00C15F25"/>
    <w:rsid w:val="00C1639D"/>
    <w:rsid w:val="00C1660C"/>
    <w:rsid w:val="00C20556"/>
    <w:rsid w:val="00C20E0E"/>
    <w:rsid w:val="00C21779"/>
    <w:rsid w:val="00C2189F"/>
    <w:rsid w:val="00C23D8F"/>
    <w:rsid w:val="00C25E0F"/>
    <w:rsid w:val="00C329B5"/>
    <w:rsid w:val="00C32CA8"/>
    <w:rsid w:val="00C3397A"/>
    <w:rsid w:val="00C36042"/>
    <w:rsid w:val="00C41017"/>
    <w:rsid w:val="00C41F81"/>
    <w:rsid w:val="00C4268F"/>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DEF"/>
    <w:rsid w:val="00CB2EA6"/>
    <w:rsid w:val="00CB5BFA"/>
    <w:rsid w:val="00CC1D55"/>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1E8F"/>
    <w:rsid w:val="00D935DB"/>
    <w:rsid w:val="00D94D99"/>
    <w:rsid w:val="00D96881"/>
    <w:rsid w:val="00D97046"/>
    <w:rsid w:val="00D9761F"/>
    <w:rsid w:val="00DA1DFD"/>
    <w:rsid w:val="00DA246A"/>
    <w:rsid w:val="00DA2796"/>
    <w:rsid w:val="00DA47BB"/>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5C58"/>
    <w:rsid w:val="00E10BC3"/>
    <w:rsid w:val="00E10BDD"/>
    <w:rsid w:val="00E15274"/>
    <w:rsid w:val="00E15DCF"/>
    <w:rsid w:val="00E169E9"/>
    <w:rsid w:val="00E177C1"/>
    <w:rsid w:val="00E1796C"/>
    <w:rsid w:val="00E17CF9"/>
    <w:rsid w:val="00E22CD7"/>
    <w:rsid w:val="00E23DF5"/>
    <w:rsid w:val="00E31102"/>
    <w:rsid w:val="00E31278"/>
    <w:rsid w:val="00E322D9"/>
    <w:rsid w:val="00E366DF"/>
    <w:rsid w:val="00E374C4"/>
    <w:rsid w:val="00E37C79"/>
    <w:rsid w:val="00E403B6"/>
    <w:rsid w:val="00E4129B"/>
    <w:rsid w:val="00E416B4"/>
    <w:rsid w:val="00E42330"/>
    <w:rsid w:val="00E43F63"/>
    <w:rsid w:val="00E469BE"/>
    <w:rsid w:val="00E51FFD"/>
    <w:rsid w:val="00E5206B"/>
    <w:rsid w:val="00E52190"/>
    <w:rsid w:val="00E53065"/>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379"/>
    <w:rsid w:val="00EA7140"/>
    <w:rsid w:val="00EB0317"/>
    <w:rsid w:val="00EB2CFF"/>
    <w:rsid w:val="00EB33C8"/>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21A"/>
    <w:rsid w:val="00F2041E"/>
    <w:rsid w:val="00F20BB0"/>
    <w:rsid w:val="00F20E37"/>
    <w:rsid w:val="00F20F5E"/>
    <w:rsid w:val="00F215C2"/>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50C9"/>
    <w:rsid w:val="00FA7E68"/>
    <w:rsid w:val="00FA7F1D"/>
    <w:rsid w:val="00FB0700"/>
    <w:rsid w:val="00FB2080"/>
    <w:rsid w:val="00FB2EC1"/>
    <w:rsid w:val="00FB388B"/>
    <w:rsid w:val="00FB417D"/>
    <w:rsid w:val="00FB7023"/>
    <w:rsid w:val="00FC0052"/>
    <w:rsid w:val="00FC0277"/>
    <w:rsid w:val="00FC1168"/>
    <w:rsid w:val="00FC1387"/>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3080"/>
    <w:rsid w:val="00FF3C38"/>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9</Pages>
  <Words>7491</Words>
  <Characters>4270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11738</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2022-10-21T07:49:00Z</cp:lastPrinted>
  <dcterms:created xsi:type="dcterms:W3CDTF">2022-11-17T11:50:00Z</dcterms:created>
  <dcterms:modified xsi:type="dcterms:W3CDTF">2022-11-17T11:50:00Z</dcterms:modified>
  <cp:category>SPRENDIMAS</cp:category>
</cp:coreProperties>
</file>